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 xml:space="preserve">企业技术需求信息征集表  </w:t>
      </w:r>
    </w:p>
    <w:tbl>
      <w:tblPr>
        <w:tblStyle w:val="8"/>
        <w:tblW w:w="99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968"/>
        <w:gridCol w:w="1222"/>
        <w:gridCol w:w="54"/>
        <w:gridCol w:w="2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需求名称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图像语音识别、传感器、蓄电池充电与逆变技术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企业名称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孚创控制技术（启东）有限公司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所在地区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江苏启东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企业类型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高新技术企业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创新型企业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科技型中小企业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民营科技企业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规模以上企业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大中型企业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需求所属</w:t>
            </w:r>
            <w:r>
              <w:rPr>
                <w:rFonts w:hint="eastAsia"/>
                <w:snapToGrid/>
                <w:kern w:val="2"/>
                <w:sz w:val="24"/>
                <w:szCs w:val="24"/>
              </w:rPr>
              <w:t>产业技术</w:t>
            </w:r>
            <w:r>
              <w:rPr>
                <w:snapToGrid/>
                <w:kern w:val="2"/>
                <w:sz w:val="24"/>
                <w:szCs w:val="24"/>
              </w:rPr>
              <w:t>领域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 xml:space="preserve">船舶海工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电子信息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高端纺织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rFonts w:hint="eastAsia"/>
                <w:sz w:val="24"/>
                <w:szCs w:val="24"/>
              </w:rPr>
              <w:t>智能</w:t>
            </w:r>
            <w:r>
              <w:rPr>
                <w:sz w:val="24"/>
                <w:szCs w:val="24"/>
              </w:rPr>
              <w:t>装备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新</w:t>
            </w:r>
            <w:r>
              <w:rPr>
                <w:spacing w:val="-12"/>
                <w:position w:val="2"/>
                <w:sz w:val="24"/>
                <w:szCs w:val="24"/>
              </w:rPr>
              <w:t>能源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及新能源汽车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生物技术与医药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新材料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生态环保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智慧建筑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现代农业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</w:t>
            </w:r>
            <w:r>
              <w:rPr>
                <w:rFonts w:hint="eastAsia"/>
                <w:sz w:val="24"/>
                <w:szCs w:val="24"/>
              </w:rPr>
              <w:t>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需求所处阶段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研制阶段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试生产阶段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小批量生产阶段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批量生产阶段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技术需求缘由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新产品开发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 xml:space="preserve">产品升级换代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生产线技术改造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制造工艺改进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制造装备改进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意向合作方式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技术转让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√</w:t>
            </w:r>
            <w:r>
              <w:rPr>
                <w:sz w:val="24"/>
                <w:szCs w:val="24"/>
              </w:rPr>
              <w:t>技术开发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技术服务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技术咨询</w:t>
            </w:r>
          </w:p>
          <w:p>
            <w:pPr>
              <w:autoSpaceDE/>
              <w:autoSpaceDN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技术入股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人才培养</w:t>
            </w:r>
          </w:p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共建载体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技术</w:t>
            </w:r>
            <w:r>
              <w:rPr>
                <w:snapToGrid/>
                <w:kern w:val="2"/>
                <w:sz w:val="24"/>
                <w:szCs w:val="24"/>
              </w:rPr>
              <w:t>需求描述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孚创目前从事发动机动力系统物联网技术、智能终端控制技术、传感器方面的产品开发。</w:t>
            </w:r>
          </w:p>
          <w:p>
            <w:pPr>
              <w:autoSpaceDE/>
              <w:autoSpaceDN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需求一：</w:t>
            </w:r>
            <w:r>
              <w:rPr>
                <w:rFonts w:hint="eastAsia"/>
                <w:sz w:val="24"/>
                <w:szCs w:val="24"/>
              </w:rPr>
              <w:t>需要红外图像模式识别（各点温度识别）、声音以及振动等信号的数字处理技术和算法。传感器数据处理结果应用于物联网云服务的设备故障判断、智能维保等方面。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需求二：</w:t>
            </w:r>
            <w:r>
              <w:rPr>
                <w:rFonts w:hint="eastAsia"/>
                <w:sz w:val="24"/>
                <w:szCs w:val="24"/>
              </w:rPr>
              <w:t>需要红外传、语音、振动、氧浓度、温湿度等传感技术以及传感器应用（信号处理）技术；</w:t>
            </w:r>
          </w:p>
          <w:p>
            <w:pPr>
              <w:autoSpaceDE/>
              <w:autoSpaceDN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需求三：</w:t>
            </w:r>
            <w:r>
              <w:rPr>
                <w:rFonts w:hint="eastAsia"/>
                <w:sz w:val="24"/>
                <w:szCs w:val="24"/>
              </w:rPr>
              <w:t>需要蓄电池充电电路设计、蓄电池电量测量技术、故障判断技术、10</w:t>
            </w:r>
            <w:r>
              <w:rPr>
                <w:sz w:val="24"/>
                <w:szCs w:val="24"/>
              </w:rPr>
              <w:t>KW</w:t>
            </w:r>
            <w:r>
              <w:rPr>
                <w:rFonts w:hint="eastAsia"/>
                <w:sz w:val="24"/>
                <w:szCs w:val="24"/>
              </w:rPr>
              <w:t>以下（12-24-48</w:t>
            </w:r>
            <w:r>
              <w:rPr>
                <w:sz w:val="24"/>
                <w:szCs w:val="24"/>
              </w:rPr>
              <w:t>V</w:t>
            </w:r>
            <w:r>
              <w:rPr>
                <w:rFonts w:hint="eastAsia"/>
                <w:sz w:val="24"/>
                <w:szCs w:val="24"/>
              </w:rPr>
              <w:t>）直流/交流（220-380</w:t>
            </w:r>
            <w:r>
              <w:rPr>
                <w:sz w:val="24"/>
                <w:szCs w:val="24"/>
              </w:rPr>
              <w:t>V</w:t>
            </w:r>
            <w:r>
              <w:rPr>
                <w:rFonts w:hint="eastAsia"/>
                <w:sz w:val="24"/>
                <w:szCs w:val="24"/>
              </w:rPr>
              <w:t>）逆变产品开发。</w:t>
            </w:r>
          </w:p>
          <w:p>
            <w:pPr>
              <w:autoSpaceDE/>
              <w:autoSpaceDN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具体技术指标和合作范围根据项目合作后商定。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企业介绍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孚创主导产品有：发动机电子调速器、船用发动机监控仪、发电机组控制模块、传感器、发动机物联网服务平台等产品。</w:t>
            </w:r>
          </w:p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电子调速器产品国内领先，产销量居国内行业主导地位；</w:t>
            </w:r>
          </w:p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发电机组控制模块技术水平居国内领先地位，参与并主导编制该产品的国家级行业标准。</w:t>
            </w:r>
          </w:p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孚创产品均拥有自主知识产权，拥有多项技术专利。</w:t>
            </w:r>
          </w:p>
          <w:p>
            <w:pPr>
              <w:autoSpaceDE/>
              <w:autoSpaceDN/>
              <w:spacing w:line="24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拟投入资金（万元）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100万元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解决期限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自 2020年   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 月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 2020  年  1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 xml:space="preserve">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项目</w:t>
            </w:r>
            <w:r>
              <w:rPr>
                <w:snapToGrid/>
                <w:kern w:val="2"/>
                <w:sz w:val="24"/>
                <w:szCs w:val="24"/>
              </w:rPr>
              <w:t>负责人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陈法云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fldChar w:fldCharType="begin"/>
            </w:r>
            <w:r>
              <w:rPr>
                <w:b/>
                <w:snapToGrid/>
                <w:kern w:val="2"/>
                <w:sz w:val="24"/>
                <w:szCs w:val="24"/>
              </w:rPr>
              <w:instrText xml:space="preserve"> HYPERLINK "mailto:</w:instrText>
            </w: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instrText xml:space="preserve">c</w:instrText>
            </w:r>
            <w:r>
              <w:rPr>
                <w:b/>
                <w:snapToGrid/>
                <w:kern w:val="2"/>
                <w:sz w:val="24"/>
                <w:szCs w:val="24"/>
              </w:rPr>
              <w:instrText xml:space="preserve">henfy@fortrust.cn" </w:instrText>
            </w:r>
            <w:r>
              <w:rPr>
                <w:b/>
                <w:snapToGrid/>
                <w:kern w:val="2"/>
                <w:sz w:val="24"/>
                <w:szCs w:val="24"/>
              </w:rPr>
              <w:fldChar w:fldCharType="separate"/>
            </w:r>
            <w:r>
              <w:rPr>
                <w:rStyle w:val="11"/>
                <w:rFonts w:hint="eastAsia"/>
                <w:b/>
                <w:snapToGrid/>
                <w:kern w:val="2"/>
                <w:sz w:val="24"/>
                <w:szCs w:val="24"/>
              </w:rPr>
              <w:t>c</w:t>
            </w:r>
            <w:r>
              <w:rPr>
                <w:rStyle w:val="11"/>
                <w:b/>
                <w:snapToGrid/>
                <w:kern w:val="2"/>
                <w:sz w:val="24"/>
                <w:szCs w:val="24"/>
              </w:rPr>
              <w:t>henfy@fortrust.cn</w:t>
            </w:r>
            <w:r>
              <w:rPr>
                <w:b/>
                <w:snapToGrid/>
                <w:kern w:val="2"/>
                <w:sz w:val="24"/>
                <w:szCs w:val="24"/>
              </w:rPr>
              <w:fldChar w:fldCharType="end"/>
            </w:r>
          </w:p>
          <w:p>
            <w:pPr>
              <w:autoSpaceDE/>
              <w:autoSpaceDN/>
              <w:snapToGrid/>
              <w:spacing w:line="240" w:lineRule="auto"/>
              <w:ind w:firstLine="0"/>
              <w:rPr>
                <w:rFonts w:hint="eastAsia"/>
                <w:b/>
                <w:snapToGrid/>
                <w:kern w:val="2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1</w:t>
            </w:r>
            <w:r>
              <w:rPr>
                <w:b/>
                <w:snapToGrid/>
                <w:kern w:val="2"/>
                <w:sz w:val="24"/>
                <w:szCs w:val="24"/>
              </w:rPr>
              <w:t>3818942711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联系人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陈宏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副总经理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1</w:t>
            </w:r>
            <w:r>
              <w:rPr>
                <w:b/>
                <w:snapToGrid/>
                <w:kern w:val="2"/>
                <w:sz w:val="24"/>
                <w:szCs w:val="24"/>
              </w:rPr>
              <w:t>3761331359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fldChar w:fldCharType="begin"/>
            </w:r>
            <w:r>
              <w:rPr>
                <w:b/>
                <w:snapToGrid/>
                <w:kern w:val="2"/>
                <w:sz w:val="24"/>
                <w:szCs w:val="24"/>
              </w:rPr>
              <w:instrText xml:space="preserve"> HYPERLINK "mailto:</w:instrText>
            </w: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instrText xml:space="preserve">c</w:instrText>
            </w:r>
            <w:r>
              <w:rPr>
                <w:b/>
                <w:snapToGrid/>
                <w:kern w:val="2"/>
                <w:sz w:val="24"/>
                <w:szCs w:val="24"/>
              </w:rPr>
              <w:instrText xml:space="preserve">henh@fortrust.cn" </w:instrText>
            </w:r>
            <w:r>
              <w:rPr>
                <w:b/>
                <w:snapToGrid/>
                <w:kern w:val="2"/>
                <w:sz w:val="24"/>
                <w:szCs w:val="24"/>
              </w:rPr>
              <w:fldChar w:fldCharType="separate"/>
            </w:r>
            <w:r>
              <w:rPr>
                <w:rStyle w:val="11"/>
                <w:rFonts w:hint="eastAsia"/>
                <w:b/>
                <w:snapToGrid/>
                <w:kern w:val="2"/>
                <w:sz w:val="24"/>
                <w:szCs w:val="24"/>
              </w:rPr>
              <w:t>c</w:t>
            </w:r>
            <w:r>
              <w:rPr>
                <w:rStyle w:val="11"/>
                <w:b/>
                <w:snapToGrid/>
                <w:kern w:val="2"/>
                <w:sz w:val="24"/>
                <w:szCs w:val="24"/>
              </w:rPr>
              <w:t>henh@fortrust.cn</w:t>
            </w:r>
            <w:r>
              <w:rPr>
                <w:b/>
                <w:snapToGrid/>
                <w:kern w:val="2"/>
                <w:sz w:val="24"/>
                <w:szCs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rFonts w:hint="eastAsia" w:eastAsia="方正仿宋_GBK"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  <w:lang w:eastAsia="zh-CN"/>
              </w:rPr>
              <w:t>政府联系人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李春风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手机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rPr>
                <w:rFonts w:hint="default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18006286523</w:t>
            </w:r>
            <w:bookmarkStart w:id="0" w:name="_GoBack"/>
            <w:bookmarkEnd w:id="0"/>
          </w:p>
        </w:tc>
      </w:tr>
    </w:tbl>
    <w:p>
      <w:pPr>
        <w:autoSpaceDE/>
        <w:autoSpaceDN/>
        <w:adjustRightInd w:val="0"/>
        <w:spacing w:line="240" w:lineRule="atLeast"/>
        <w:ind w:firstLine="0"/>
        <w:jc w:val="center"/>
        <w:rPr>
          <w:rFonts w:hint="eastAsia" w:eastAsia="方正小标宋_GBK"/>
          <w:sz w:val="36"/>
          <w:szCs w:val="36"/>
        </w:rPr>
      </w:pPr>
    </w:p>
    <w:sectPr>
      <w:pgSz w:w="11906" w:h="16838"/>
      <w:pgMar w:top="1701" w:right="1418" w:bottom="1701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0"/>
  <w:hyphenationZone w:val="360"/>
  <w:evenAndOddHeaders w:val="1"/>
  <w:drawingGridHorizontalSpacing w:val="160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E6"/>
    <w:rsid w:val="000024B5"/>
    <w:rsid w:val="00002B01"/>
    <w:rsid w:val="00004708"/>
    <w:rsid w:val="00005B82"/>
    <w:rsid w:val="00006F59"/>
    <w:rsid w:val="00012187"/>
    <w:rsid w:val="00014243"/>
    <w:rsid w:val="000173CE"/>
    <w:rsid w:val="00017EDB"/>
    <w:rsid w:val="0002084B"/>
    <w:rsid w:val="00020FC4"/>
    <w:rsid w:val="00025232"/>
    <w:rsid w:val="00026094"/>
    <w:rsid w:val="00027048"/>
    <w:rsid w:val="00031839"/>
    <w:rsid w:val="00031FFC"/>
    <w:rsid w:val="000323EF"/>
    <w:rsid w:val="00032890"/>
    <w:rsid w:val="000330E9"/>
    <w:rsid w:val="00035094"/>
    <w:rsid w:val="00035546"/>
    <w:rsid w:val="00037049"/>
    <w:rsid w:val="000406E7"/>
    <w:rsid w:val="00041BA7"/>
    <w:rsid w:val="000435D6"/>
    <w:rsid w:val="00044C19"/>
    <w:rsid w:val="00047970"/>
    <w:rsid w:val="00047C06"/>
    <w:rsid w:val="00053B7A"/>
    <w:rsid w:val="00053F9A"/>
    <w:rsid w:val="00054A23"/>
    <w:rsid w:val="000557A3"/>
    <w:rsid w:val="00055A9E"/>
    <w:rsid w:val="000605EF"/>
    <w:rsid w:val="00061913"/>
    <w:rsid w:val="00062EF2"/>
    <w:rsid w:val="00063DC1"/>
    <w:rsid w:val="00064AAA"/>
    <w:rsid w:val="000713E6"/>
    <w:rsid w:val="00081F97"/>
    <w:rsid w:val="000830E7"/>
    <w:rsid w:val="00083D7C"/>
    <w:rsid w:val="0009732E"/>
    <w:rsid w:val="000A0B39"/>
    <w:rsid w:val="000A352E"/>
    <w:rsid w:val="000A7206"/>
    <w:rsid w:val="000A7A7A"/>
    <w:rsid w:val="000B3943"/>
    <w:rsid w:val="000B5614"/>
    <w:rsid w:val="000C0044"/>
    <w:rsid w:val="000C14ED"/>
    <w:rsid w:val="000C7D7E"/>
    <w:rsid w:val="000D1C3F"/>
    <w:rsid w:val="000D24FB"/>
    <w:rsid w:val="000D30B1"/>
    <w:rsid w:val="000D477D"/>
    <w:rsid w:val="000D6824"/>
    <w:rsid w:val="000E0ADE"/>
    <w:rsid w:val="000E21CD"/>
    <w:rsid w:val="000E264D"/>
    <w:rsid w:val="000E3005"/>
    <w:rsid w:val="000E317E"/>
    <w:rsid w:val="000E4765"/>
    <w:rsid w:val="000E7494"/>
    <w:rsid w:val="000E7AB1"/>
    <w:rsid w:val="000F1DBB"/>
    <w:rsid w:val="000F2144"/>
    <w:rsid w:val="00111046"/>
    <w:rsid w:val="00111F2D"/>
    <w:rsid w:val="001121C3"/>
    <w:rsid w:val="00113F01"/>
    <w:rsid w:val="001153C6"/>
    <w:rsid w:val="00121CAD"/>
    <w:rsid w:val="00121CDB"/>
    <w:rsid w:val="00122659"/>
    <w:rsid w:val="001229C8"/>
    <w:rsid w:val="0012521B"/>
    <w:rsid w:val="00130E74"/>
    <w:rsid w:val="001328FE"/>
    <w:rsid w:val="00136293"/>
    <w:rsid w:val="00141238"/>
    <w:rsid w:val="001422A2"/>
    <w:rsid w:val="001433F7"/>
    <w:rsid w:val="0014587A"/>
    <w:rsid w:val="001505F8"/>
    <w:rsid w:val="001567AD"/>
    <w:rsid w:val="00156CE6"/>
    <w:rsid w:val="001622DA"/>
    <w:rsid w:val="00163BEE"/>
    <w:rsid w:val="001653E9"/>
    <w:rsid w:val="001674A5"/>
    <w:rsid w:val="00182582"/>
    <w:rsid w:val="001827F4"/>
    <w:rsid w:val="00184048"/>
    <w:rsid w:val="0018721D"/>
    <w:rsid w:val="00194A1F"/>
    <w:rsid w:val="001954ED"/>
    <w:rsid w:val="001B0F62"/>
    <w:rsid w:val="001B1AA0"/>
    <w:rsid w:val="001B7AE5"/>
    <w:rsid w:val="001C1D63"/>
    <w:rsid w:val="001C4C95"/>
    <w:rsid w:val="001C7D5A"/>
    <w:rsid w:val="001D0169"/>
    <w:rsid w:val="001D6A33"/>
    <w:rsid w:val="001D6DC5"/>
    <w:rsid w:val="001E0393"/>
    <w:rsid w:val="001E1127"/>
    <w:rsid w:val="001E2E1D"/>
    <w:rsid w:val="001E77A4"/>
    <w:rsid w:val="001F27CD"/>
    <w:rsid w:val="0020274B"/>
    <w:rsid w:val="00207A20"/>
    <w:rsid w:val="00211015"/>
    <w:rsid w:val="00212E59"/>
    <w:rsid w:val="002148B9"/>
    <w:rsid w:val="0022007A"/>
    <w:rsid w:val="00220C0F"/>
    <w:rsid w:val="00222F78"/>
    <w:rsid w:val="00224D54"/>
    <w:rsid w:val="00225316"/>
    <w:rsid w:val="00233CE2"/>
    <w:rsid w:val="00241C26"/>
    <w:rsid w:val="0024496C"/>
    <w:rsid w:val="002466F8"/>
    <w:rsid w:val="0024783C"/>
    <w:rsid w:val="00253BE9"/>
    <w:rsid w:val="00254AE1"/>
    <w:rsid w:val="00261B97"/>
    <w:rsid w:val="00270C6D"/>
    <w:rsid w:val="00275E24"/>
    <w:rsid w:val="0028216E"/>
    <w:rsid w:val="00285EF6"/>
    <w:rsid w:val="00290148"/>
    <w:rsid w:val="00292F0E"/>
    <w:rsid w:val="002A3112"/>
    <w:rsid w:val="002A34EC"/>
    <w:rsid w:val="002B06D9"/>
    <w:rsid w:val="002B4740"/>
    <w:rsid w:val="002B7D3C"/>
    <w:rsid w:val="002D23B7"/>
    <w:rsid w:val="002D522B"/>
    <w:rsid w:val="002D5363"/>
    <w:rsid w:val="002D5935"/>
    <w:rsid w:val="002D71A4"/>
    <w:rsid w:val="002D77FA"/>
    <w:rsid w:val="002E1015"/>
    <w:rsid w:val="002F1626"/>
    <w:rsid w:val="002F204A"/>
    <w:rsid w:val="002F28FC"/>
    <w:rsid w:val="002F2FE9"/>
    <w:rsid w:val="002F5E68"/>
    <w:rsid w:val="003013EF"/>
    <w:rsid w:val="00303EB1"/>
    <w:rsid w:val="00305D22"/>
    <w:rsid w:val="00306BF2"/>
    <w:rsid w:val="003134AF"/>
    <w:rsid w:val="0031605C"/>
    <w:rsid w:val="003164A9"/>
    <w:rsid w:val="00317D8F"/>
    <w:rsid w:val="00323AF0"/>
    <w:rsid w:val="003257B2"/>
    <w:rsid w:val="00327B9B"/>
    <w:rsid w:val="00337491"/>
    <w:rsid w:val="003403E7"/>
    <w:rsid w:val="003447BB"/>
    <w:rsid w:val="003476C9"/>
    <w:rsid w:val="00347FDC"/>
    <w:rsid w:val="0035073D"/>
    <w:rsid w:val="003512AB"/>
    <w:rsid w:val="00353A25"/>
    <w:rsid w:val="00355689"/>
    <w:rsid w:val="00357492"/>
    <w:rsid w:val="003620F0"/>
    <w:rsid w:val="00363A10"/>
    <w:rsid w:val="00370CAE"/>
    <w:rsid w:val="00373351"/>
    <w:rsid w:val="00376343"/>
    <w:rsid w:val="00376C33"/>
    <w:rsid w:val="00380733"/>
    <w:rsid w:val="00392DE5"/>
    <w:rsid w:val="00397045"/>
    <w:rsid w:val="003A1DF2"/>
    <w:rsid w:val="003A45AA"/>
    <w:rsid w:val="003A7F70"/>
    <w:rsid w:val="003B1E40"/>
    <w:rsid w:val="003B7DAE"/>
    <w:rsid w:val="003C1E3A"/>
    <w:rsid w:val="003C25AC"/>
    <w:rsid w:val="003C4463"/>
    <w:rsid w:val="003C7301"/>
    <w:rsid w:val="003C7C3C"/>
    <w:rsid w:val="003D114A"/>
    <w:rsid w:val="003D2C10"/>
    <w:rsid w:val="003D4127"/>
    <w:rsid w:val="003D4331"/>
    <w:rsid w:val="003D48BF"/>
    <w:rsid w:val="003D4FED"/>
    <w:rsid w:val="003D6497"/>
    <w:rsid w:val="003E03F4"/>
    <w:rsid w:val="003E1F00"/>
    <w:rsid w:val="003E662B"/>
    <w:rsid w:val="003F0AB8"/>
    <w:rsid w:val="003F69ED"/>
    <w:rsid w:val="003F6A3D"/>
    <w:rsid w:val="003F6C46"/>
    <w:rsid w:val="0040026C"/>
    <w:rsid w:val="00402B27"/>
    <w:rsid w:val="004113BF"/>
    <w:rsid w:val="004126C3"/>
    <w:rsid w:val="0041426B"/>
    <w:rsid w:val="00422168"/>
    <w:rsid w:val="004245EA"/>
    <w:rsid w:val="00433738"/>
    <w:rsid w:val="004415A2"/>
    <w:rsid w:val="004436FB"/>
    <w:rsid w:val="004448BA"/>
    <w:rsid w:val="00455463"/>
    <w:rsid w:val="00457EF9"/>
    <w:rsid w:val="00463621"/>
    <w:rsid w:val="0046540B"/>
    <w:rsid w:val="00466555"/>
    <w:rsid w:val="0047010F"/>
    <w:rsid w:val="00471EA1"/>
    <w:rsid w:val="0047221A"/>
    <w:rsid w:val="00473A24"/>
    <w:rsid w:val="00477B02"/>
    <w:rsid w:val="0048447F"/>
    <w:rsid w:val="00484BC5"/>
    <w:rsid w:val="0048653F"/>
    <w:rsid w:val="004A0297"/>
    <w:rsid w:val="004A2512"/>
    <w:rsid w:val="004A582C"/>
    <w:rsid w:val="004B0E6F"/>
    <w:rsid w:val="004B3804"/>
    <w:rsid w:val="004B3F87"/>
    <w:rsid w:val="004B4CAE"/>
    <w:rsid w:val="004B58BF"/>
    <w:rsid w:val="004B7670"/>
    <w:rsid w:val="004C0E40"/>
    <w:rsid w:val="004C26E0"/>
    <w:rsid w:val="004D4DDE"/>
    <w:rsid w:val="004D6251"/>
    <w:rsid w:val="004D64F6"/>
    <w:rsid w:val="004D7A18"/>
    <w:rsid w:val="004E1D74"/>
    <w:rsid w:val="004E55D2"/>
    <w:rsid w:val="004E6BDA"/>
    <w:rsid w:val="004F0412"/>
    <w:rsid w:val="004F0D90"/>
    <w:rsid w:val="004F368E"/>
    <w:rsid w:val="004F4BBB"/>
    <w:rsid w:val="004F4F1F"/>
    <w:rsid w:val="0050141E"/>
    <w:rsid w:val="00505F92"/>
    <w:rsid w:val="00506081"/>
    <w:rsid w:val="00507E3E"/>
    <w:rsid w:val="00516C84"/>
    <w:rsid w:val="0053069E"/>
    <w:rsid w:val="00535598"/>
    <w:rsid w:val="005418DD"/>
    <w:rsid w:val="00542355"/>
    <w:rsid w:val="00542E33"/>
    <w:rsid w:val="00550B76"/>
    <w:rsid w:val="00550D3D"/>
    <w:rsid w:val="0055378B"/>
    <w:rsid w:val="00555422"/>
    <w:rsid w:val="005556A2"/>
    <w:rsid w:val="00555802"/>
    <w:rsid w:val="00556CF0"/>
    <w:rsid w:val="00557D74"/>
    <w:rsid w:val="00562CDD"/>
    <w:rsid w:val="00567F56"/>
    <w:rsid w:val="005737DC"/>
    <w:rsid w:val="00574009"/>
    <w:rsid w:val="00576CEC"/>
    <w:rsid w:val="00581C05"/>
    <w:rsid w:val="00586153"/>
    <w:rsid w:val="00586B41"/>
    <w:rsid w:val="00586D46"/>
    <w:rsid w:val="00586E72"/>
    <w:rsid w:val="0058778A"/>
    <w:rsid w:val="00587EF1"/>
    <w:rsid w:val="00590DA9"/>
    <w:rsid w:val="00594D6B"/>
    <w:rsid w:val="005966AB"/>
    <w:rsid w:val="00596C8D"/>
    <w:rsid w:val="005A1D3B"/>
    <w:rsid w:val="005A627C"/>
    <w:rsid w:val="005B0BBF"/>
    <w:rsid w:val="005B18A9"/>
    <w:rsid w:val="005B21B0"/>
    <w:rsid w:val="005B2CDA"/>
    <w:rsid w:val="005B2F84"/>
    <w:rsid w:val="005B5A64"/>
    <w:rsid w:val="005C58CA"/>
    <w:rsid w:val="005C5A3A"/>
    <w:rsid w:val="005C5EAD"/>
    <w:rsid w:val="005C6FAC"/>
    <w:rsid w:val="005D5186"/>
    <w:rsid w:val="005D7B3C"/>
    <w:rsid w:val="005E29F0"/>
    <w:rsid w:val="005F356D"/>
    <w:rsid w:val="005F72EA"/>
    <w:rsid w:val="0061317A"/>
    <w:rsid w:val="006175C1"/>
    <w:rsid w:val="00624B94"/>
    <w:rsid w:val="00627A8A"/>
    <w:rsid w:val="00632894"/>
    <w:rsid w:val="006433AA"/>
    <w:rsid w:val="00643661"/>
    <w:rsid w:val="00647CC0"/>
    <w:rsid w:val="0065025F"/>
    <w:rsid w:val="0065087B"/>
    <w:rsid w:val="00664CCE"/>
    <w:rsid w:val="0067058F"/>
    <w:rsid w:val="00687C38"/>
    <w:rsid w:val="006919AC"/>
    <w:rsid w:val="006920EB"/>
    <w:rsid w:val="006925E0"/>
    <w:rsid w:val="00696A24"/>
    <w:rsid w:val="006A4321"/>
    <w:rsid w:val="006A6B44"/>
    <w:rsid w:val="006B2A6D"/>
    <w:rsid w:val="006C2172"/>
    <w:rsid w:val="006C3220"/>
    <w:rsid w:val="006C535D"/>
    <w:rsid w:val="006D043A"/>
    <w:rsid w:val="006D1067"/>
    <w:rsid w:val="006D1E6E"/>
    <w:rsid w:val="006D4D6C"/>
    <w:rsid w:val="006D63EA"/>
    <w:rsid w:val="006D6D16"/>
    <w:rsid w:val="006E0431"/>
    <w:rsid w:val="006E2AEC"/>
    <w:rsid w:val="006E3E4D"/>
    <w:rsid w:val="006E435C"/>
    <w:rsid w:val="006E6761"/>
    <w:rsid w:val="006F342D"/>
    <w:rsid w:val="006F703F"/>
    <w:rsid w:val="00701AB1"/>
    <w:rsid w:val="0070456A"/>
    <w:rsid w:val="00704A68"/>
    <w:rsid w:val="00707D6F"/>
    <w:rsid w:val="0071173F"/>
    <w:rsid w:val="0071220E"/>
    <w:rsid w:val="0071230C"/>
    <w:rsid w:val="00712934"/>
    <w:rsid w:val="00713938"/>
    <w:rsid w:val="0071584C"/>
    <w:rsid w:val="007158CE"/>
    <w:rsid w:val="00715D38"/>
    <w:rsid w:val="00716ECF"/>
    <w:rsid w:val="0072076B"/>
    <w:rsid w:val="00722E8B"/>
    <w:rsid w:val="0072623A"/>
    <w:rsid w:val="00731EE9"/>
    <w:rsid w:val="00736D1C"/>
    <w:rsid w:val="0074347F"/>
    <w:rsid w:val="00743BC9"/>
    <w:rsid w:val="007449C6"/>
    <w:rsid w:val="007471F9"/>
    <w:rsid w:val="00751FDE"/>
    <w:rsid w:val="0075246D"/>
    <w:rsid w:val="00755927"/>
    <w:rsid w:val="00757306"/>
    <w:rsid w:val="007621D3"/>
    <w:rsid w:val="00763C03"/>
    <w:rsid w:val="00766DFE"/>
    <w:rsid w:val="00767B4C"/>
    <w:rsid w:val="00775832"/>
    <w:rsid w:val="00776103"/>
    <w:rsid w:val="00776608"/>
    <w:rsid w:val="007808C5"/>
    <w:rsid w:val="00780F81"/>
    <w:rsid w:val="00781A62"/>
    <w:rsid w:val="0079027B"/>
    <w:rsid w:val="007911B0"/>
    <w:rsid w:val="00792190"/>
    <w:rsid w:val="00793176"/>
    <w:rsid w:val="00794669"/>
    <w:rsid w:val="0079636C"/>
    <w:rsid w:val="007A0B69"/>
    <w:rsid w:val="007A1E65"/>
    <w:rsid w:val="007A4937"/>
    <w:rsid w:val="007A7221"/>
    <w:rsid w:val="007B5056"/>
    <w:rsid w:val="007B5B20"/>
    <w:rsid w:val="007C124D"/>
    <w:rsid w:val="007C489B"/>
    <w:rsid w:val="007D4E84"/>
    <w:rsid w:val="007E3D69"/>
    <w:rsid w:val="007E4F76"/>
    <w:rsid w:val="007F5ED8"/>
    <w:rsid w:val="007F6943"/>
    <w:rsid w:val="0080030C"/>
    <w:rsid w:val="0080055C"/>
    <w:rsid w:val="00801E71"/>
    <w:rsid w:val="0080213A"/>
    <w:rsid w:val="00803852"/>
    <w:rsid w:val="00804F83"/>
    <w:rsid w:val="00810CC3"/>
    <w:rsid w:val="00810E2E"/>
    <w:rsid w:val="00814E0F"/>
    <w:rsid w:val="00816B75"/>
    <w:rsid w:val="0082003A"/>
    <w:rsid w:val="008244A9"/>
    <w:rsid w:val="00825322"/>
    <w:rsid w:val="0082687A"/>
    <w:rsid w:val="00830C14"/>
    <w:rsid w:val="008336D6"/>
    <w:rsid w:val="00833EC6"/>
    <w:rsid w:val="0083524E"/>
    <w:rsid w:val="00835703"/>
    <w:rsid w:val="00837F0C"/>
    <w:rsid w:val="00845946"/>
    <w:rsid w:val="008462A8"/>
    <w:rsid w:val="0085309F"/>
    <w:rsid w:val="0085697C"/>
    <w:rsid w:val="00857DD0"/>
    <w:rsid w:val="008602E0"/>
    <w:rsid w:val="00867549"/>
    <w:rsid w:val="00874A2A"/>
    <w:rsid w:val="00877F02"/>
    <w:rsid w:val="0088688A"/>
    <w:rsid w:val="00892A33"/>
    <w:rsid w:val="00894953"/>
    <w:rsid w:val="008A0C5A"/>
    <w:rsid w:val="008A7344"/>
    <w:rsid w:val="008B17EB"/>
    <w:rsid w:val="008B39C9"/>
    <w:rsid w:val="008B42C0"/>
    <w:rsid w:val="008B6A7E"/>
    <w:rsid w:val="008C224C"/>
    <w:rsid w:val="008C483D"/>
    <w:rsid w:val="008C7469"/>
    <w:rsid w:val="008C76E8"/>
    <w:rsid w:val="008C7FD9"/>
    <w:rsid w:val="008D1903"/>
    <w:rsid w:val="008D5124"/>
    <w:rsid w:val="008E252A"/>
    <w:rsid w:val="008E524A"/>
    <w:rsid w:val="008F1067"/>
    <w:rsid w:val="008F1F45"/>
    <w:rsid w:val="008F263C"/>
    <w:rsid w:val="008F3574"/>
    <w:rsid w:val="008F3E2D"/>
    <w:rsid w:val="008F671C"/>
    <w:rsid w:val="008F6F40"/>
    <w:rsid w:val="00904536"/>
    <w:rsid w:val="0090697E"/>
    <w:rsid w:val="00910149"/>
    <w:rsid w:val="00913E81"/>
    <w:rsid w:val="00914D79"/>
    <w:rsid w:val="0091560B"/>
    <w:rsid w:val="00916BE2"/>
    <w:rsid w:val="00921F0B"/>
    <w:rsid w:val="00930DF2"/>
    <w:rsid w:val="00934330"/>
    <w:rsid w:val="009344CD"/>
    <w:rsid w:val="009345AF"/>
    <w:rsid w:val="009421AC"/>
    <w:rsid w:val="00945BF1"/>
    <w:rsid w:val="00946C93"/>
    <w:rsid w:val="00950BB4"/>
    <w:rsid w:val="00953A49"/>
    <w:rsid w:val="00955BA5"/>
    <w:rsid w:val="00956958"/>
    <w:rsid w:val="009607F7"/>
    <w:rsid w:val="00966D07"/>
    <w:rsid w:val="00967E0A"/>
    <w:rsid w:val="00974348"/>
    <w:rsid w:val="00975519"/>
    <w:rsid w:val="0098580C"/>
    <w:rsid w:val="00991F8F"/>
    <w:rsid w:val="00992965"/>
    <w:rsid w:val="009A68C2"/>
    <w:rsid w:val="009B04DB"/>
    <w:rsid w:val="009B0D32"/>
    <w:rsid w:val="009B2063"/>
    <w:rsid w:val="009B21AA"/>
    <w:rsid w:val="009B3FD9"/>
    <w:rsid w:val="009B5848"/>
    <w:rsid w:val="009B5DAB"/>
    <w:rsid w:val="009B5FEE"/>
    <w:rsid w:val="009C02F4"/>
    <w:rsid w:val="009C288B"/>
    <w:rsid w:val="009D055D"/>
    <w:rsid w:val="009D4E08"/>
    <w:rsid w:val="009D56DB"/>
    <w:rsid w:val="009D6EA6"/>
    <w:rsid w:val="009E04F2"/>
    <w:rsid w:val="009E30BC"/>
    <w:rsid w:val="009E3C79"/>
    <w:rsid w:val="009E4AE2"/>
    <w:rsid w:val="009F0185"/>
    <w:rsid w:val="009F2D79"/>
    <w:rsid w:val="00A038CD"/>
    <w:rsid w:val="00A04AD7"/>
    <w:rsid w:val="00A056C1"/>
    <w:rsid w:val="00A10413"/>
    <w:rsid w:val="00A13489"/>
    <w:rsid w:val="00A16BA2"/>
    <w:rsid w:val="00A23BA1"/>
    <w:rsid w:val="00A343C5"/>
    <w:rsid w:val="00A3723B"/>
    <w:rsid w:val="00A44D85"/>
    <w:rsid w:val="00A545AE"/>
    <w:rsid w:val="00A551EC"/>
    <w:rsid w:val="00A564E8"/>
    <w:rsid w:val="00A61083"/>
    <w:rsid w:val="00A611E9"/>
    <w:rsid w:val="00A6186D"/>
    <w:rsid w:val="00A6573A"/>
    <w:rsid w:val="00A66D31"/>
    <w:rsid w:val="00A67508"/>
    <w:rsid w:val="00A75C9A"/>
    <w:rsid w:val="00A82B85"/>
    <w:rsid w:val="00A84F21"/>
    <w:rsid w:val="00A91FAB"/>
    <w:rsid w:val="00A96E59"/>
    <w:rsid w:val="00A976E2"/>
    <w:rsid w:val="00AA2A89"/>
    <w:rsid w:val="00AA2DAF"/>
    <w:rsid w:val="00AA6ED7"/>
    <w:rsid w:val="00AA73A9"/>
    <w:rsid w:val="00AB15FD"/>
    <w:rsid w:val="00AB3748"/>
    <w:rsid w:val="00AB5AEC"/>
    <w:rsid w:val="00AC0386"/>
    <w:rsid w:val="00AC549F"/>
    <w:rsid w:val="00AD0BCA"/>
    <w:rsid w:val="00AD4A9C"/>
    <w:rsid w:val="00AD6C38"/>
    <w:rsid w:val="00AE152A"/>
    <w:rsid w:val="00AE49AC"/>
    <w:rsid w:val="00AF2DE2"/>
    <w:rsid w:val="00AF3112"/>
    <w:rsid w:val="00AF7C90"/>
    <w:rsid w:val="00AF7E24"/>
    <w:rsid w:val="00B0086B"/>
    <w:rsid w:val="00B0155B"/>
    <w:rsid w:val="00B0365A"/>
    <w:rsid w:val="00B069A2"/>
    <w:rsid w:val="00B069C7"/>
    <w:rsid w:val="00B112C6"/>
    <w:rsid w:val="00B14CD5"/>
    <w:rsid w:val="00B16FE9"/>
    <w:rsid w:val="00B1798B"/>
    <w:rsid w:val="00B20E13"/>
    <w:rsid w:val="00B22635"/>
    <w:rsid w:val="00B25569"/>
    <w:rsid w:val="00B26237"/>
    <w:rsid w:val="00B304CF"/>
    <w:rsid w:val="00B31140"/>
    <w:rsid w:val="00B31A81"/>
    <w:rsid w:val="00B332E9"/>
    <w:rsid w:val="00B355BC"/>
    <w:rsid w:val="00B4051A"/>
    <w:rsid w:val="00B42405"/>
    <w:rsid w:val="00B455A1"/>
    <w:rsid w:val="00B459D6"/>
    <w:rsid w:val="00B46045"/>
    <w:rsid w:val="00B46E65"/>
    <w:rsid w:val="00B46F9C"/>
    <w:rsid w:val="00B47586"/>
    <w:rsid w:val="00B63B64"/>
    <w:rsid w:val="00B64B21"/>
    <w:rsid w:val="00B65F55"/>
    <w:rsid w:val="00B67414"/>
    <w:rsid w:val="00B77F2F"/>
    <w:rsid w:val="00B81B47"/>
    <w:rsid w:val="00B81D64"/>
    <w:rsid w:val="00B82CB2"/>
    <w:rsid w:val="00B847B9"/>
    <w:rsid w:val="00B95732"/>
    <w:rsid w:val="00B977AD"/>
    <w:rsid w:val="00BA08FE"/>
    <w:rsid w:val="00BA3B57"/>
    <w:rsid w:val="00BB014A"/>
    <w:rsid w:val="00BB087C"/>
    <w:rsid w:val="00BB20F4"/>
    <w:rsid w:val="00BB3333"/>
    <w:rsid w:val="00BB49CF"/>
    <w:rsid w:val="00BB4AB6"/>
    <w:rsid w:val="00BB6B92"/>
    <w:rsid w:val="00BB6D40"/>
    <w:rsid w:val="00BC04F9"/>
    <w:rsid w:val="00BC4710"/>
    <w:rsid w:val="00BD18E9"/>
    <w:rsid w:val="00BD46F6"/>
    <w:rsid w:val="00BD67FF"/>
    <w:rsid w:val="00BD7652"/>
    <w:rsid w:val="00BE058B"/>
    <w:rsid w:val="00BF14CD"/>
    <w:rsid w:val="00BF275C"/>
    <w:rsid w:val="00BF4099"/>
    <w:rsid w:val="00BF4C76"/>
    <w:rsid w:val="00BF5B8E"/>
    <w:rsid w:val="00BF7D32"/>
    <w:rsid w:val="00C00BBA"/>
    <w:rsid w:val="00C011BA"/>
    <w:rsid w:val="00C043F5"/>
    <w:rsid w:val="00C051F5"/>
    <w:rsid w:val="00C0730B"/>
    <w:rsid w:val="00C0739A"/>
    <w:rsid w:val="00C2281E"/>
    <w:rsid w:val="00C35A11"/>
    <w:rsid w:val="00C366BD"/>
    <w:rsid w:val="00C43DBF"/>
    <w:rsid w:val="00C44E51"/>
    <w:rsid w:val="00C46278"/>
    <w:rsid w:val="00C514E3"/>
    <w:rsid w:val="00C51B4D"/>
    <w:rsid w:val="00C52B74"/>
    <w:rsid w:val="00C535A2"/>
    <w:rsid w:val="00C61507"/>
    <w:rsid w:val="00C62662"/>
    <w:rsid w:val="00C63171"/>
    <w:rsid w:val="00C66C36"/>
    <w:rsid w:val="00C70478"/>
    <w:rsid w:val="00C76569"/>
    <w:rsid w:val="00C80135"/>
    <w:rsid w:val="00C86ED5"/>
    <w:rsid w:val="00C87816"/>
    <w:rsid w:val="00C9049D"/>
    <w:rsid w:val="00CA3EC3"/>
    <w:rsid w:val="00CA4A7D"/>
    <w:rsid w:val="00CA6396"/>
    <w:rsid w:val="00CA6CCC"/>
    <w:rsid w:val="00CA7621"/>
    <w:rsid w:val="00CB2A0B"/>
    <w:rsid w:val="00CB395B"/>
    <w:rsid w:val="00CB431F"/>
    <w:rsid w:val="00CC0A07"/>
    <w:rsid w:val="00CC10AF"/>
    <w:rsid w:val="00CC76A5"/>
    <w:rsid w:val="00CD455A"/>
    <w:rsid w:val="00CE3355"/>
    <w:rsid w:val="00CE53FC"/>
    <w:rsid w:val="00CE5F39"/>
    <w:rsid w:val="00CE5F7D"/>
    <w:rsid w:val="00CF1C27"/>
    <w:rsid w:val="00CF69CB"/>
    <w:rsid w:val="00CF715A"/>
    <w:rsid w:val="00CF7F2F"/>
    <w:rsid w:val="00D03081"/>
    <w:rsid w:val="00D03CD7"/>
    <w:rsid w:val="00D04F69"/>
    <w:rsid w:val="00D06F6F"/>
    <w:rsid w:val="00D105CD"/>
    <w:rsid w:val="00D11B13"/>
    <w:rsid w:val="00D162C3"/>
    <w:rsid w:val="00D1679D"/>
    <w:rsid w:val="00D228E7"/>
    <w:rsid w:val="00D35460"/>
    <w:rsid w:val="00D44DE4"/>
    <w:rsid w:val="00D463D5"/>
    <w:rsid w:val="00D46815"/>
    <w:rsid w:val="00D5084D"/>
    <w:rsid w:val="00D5644A"/>
    <w:rsid w:val="00D5681D"/>
    <w:rsid w:val="00D57439"/>
    <w:rsid w:val="00D6495E"/>
    <w:rsid w:val="00D659BE"/>
    <w:rsid w:val="00D6671C"/>
    <w:rsid w:val="00D70B31"/>
    <w:rsid w:val="00D758D1"/>
    <w:rsid w:val="00D76807"/>
    <w:rsid w:val="00D85F1A"/>
    <w:rsid w:val="00D861F5"/>
    <w:rsid w:val="00D95573"/>
    <w:rsid w:val="00DA17C1"/>
    <w:rsid w:val="00DA3689"/>
    <w:rsid w:val="00DB4634"/>
    <w:rsid w:val="00DB5533"/>
    <w:rsid w:val="00DC0327"/>
    <w:rsid w:val="00DC17DD"/>
    <w:rsid w:val="00DC20E8"/>
    <w:rsid w:val="00DC215C"/>
    <w:rsid w:val="00DC3D89"/>
    <w:rsid w:val="00DC68CB"/>
    <w:rsid w:val="00DC6970"/>
    <w:rsid w:val="00DD2FCC"/>
    <w:rsid w:val="00DD4FC1"/>
    <w:rsid w:val="00DD5D38"/>
    <w:rsid w:val="00DD775D"/>
    <w:rsid w:val="00DE0A00"/>
    <w:rsid w:val="00DE0D86"/>
    <w:rsid w:val="00DE1293"/>
    <w:rsid w:val="00DE15FA"/>
    <w:rsid w:val="00DE5D9F"/>
    <w:rsid w:val="00DF4B36"/>
    <w:rsid w:val="00DF67CE"/>
    <w:rsid w:val="00DF6B01"/>
    <w:rsid w:val="00DF78DA"/>
    <w:rsid w:val="00DF7A09"/>
    <w:rsid w:val="00E05DBB"/>
    <w:rsid w:val="00E07EB7"/>
    <w:rsid w:val="00E12063"/>
    <w:rsid w:val="00E14DB4"/>
    <w:rsid w:val="00E1684C"/>
    <w:rsid w:val="00E228B1"/>
    <w:rsid w:val="00E235A7"/>
    <w:rsid w:val="00E242EC"/>
    <w:rsid w:val="00E260F3"/>
    <w:rsid w:val="00E263B6"/>
    <w:rsid w:val="00E2681D"/>
    <w:rsid w:val="00E31774"/>
    <w:rsid w:val="00E36755"/>
    <w:rsid w:val="00E469B7"/>
    <w:rsid w:val="00E52251"/>
    <w:rsid w:val="00E65E52"/>
    <w:rsid w:val="00E66529"/>
    <w:rsid w:val="00E675AB"/>
    <w:rsid w:val="00E70B2F"/>
    <w:rsid w:val="00E70F98"/>
    <w:rsid w:val="00E719AC"/>
    <w:rsid w:val="00E7208A"/>
    <w:rsid w:val="00E83471"/>
    <w:rsid w:val="00E87930"/>
    <w:rsid w:val="00E9027E"/>
    <w:rsid w:val="00E9100C"/>
    <w:rsid w:val="00E92E7C"/>
    <w:rsid w:val="00E9355A"/>
    <w:rsid w:val="00E94EA6"/>
    <w:rsid w:val="00EA60E6"/>
    <w:rsid w:val="00EB051E"/>
    <w:rsid w:val="00EB0D0E"/>
    <w:rsid w:val="00EB111F"/>
    <w:rsid w:val="00EB1DC9"/>
    <w:rsid w:val="00EB2712"/>
    <w:rsid w:val="00EB2A80"/>
    <w:rsid w:val="00EC1BC2"/>
    <w:rsid w:val="00EC4327"/>
    <w:rsid w:val="00EC4817"/>
    <w:rsid w:val="00EC5ED1"/>
    <w:rsid w:val="00EC7D01"/>
    <w:rsid w:val="00EC7D5C"/>
    <w:rsid w:val="00ED29A5"/>
    <w:rsid w:val="00ED50BE"/>
    <w:rsid w:val="00EE3137"/>
    <w:rsid w:val="00EE331C"/>
    <w:rsid w:val="00EE6B2D"/>
    <w:rsid w:val="00EF2624"/>
    <w:rsid w:val="00EF3339"/>
    <w:rsid w:val="00EF4950"/>
    <w:rsid w:val="00EF5348"/>
    <w:rsid w:val="00EF657F"/>
    <w:rsid w:val="00F049C9"/>
    <w:rsid w:val="00F07AFD"/>
    <w:rsid w:val="00F10EB9"/>
    <w:rsid w:val="00F11457"/>
    <w:rsid w:val="00F12F8F"/>
    <w:rsid w:val="00F13B8B"/>
    <w:rsid w:val="00F228D9"/>
    <w:rsid w:val="00F24CF0"/>
    <w:rsid w:val="00F272C9"/>
    <w:rsid w:val="00F33D7F"/>
    <w:rsid w:val="00F34D62"/>
    <w:rsid w:val="00F37595"/>
    <w:rsid w:val="00F40799"/>
    <w:rsid w:val="00F40E06"/>
    <w:rsid w:val="00F41DB3"/>
    <w:rsid w:val="00F4467A"/>
    <w:rsid w:val="00F4515A"/>
    <w:rsid w:val="00F50FE5"/>
    <w:rsid w:val="00F54166"/>
    <w:rsid w:val="00F54416"/>
    <w:rsid w:val="00F62C9E"/>
    <w:rsid w:val="00F62DE7"/>
    <w:rsid w:val="00F668CD"/>
    <w:rsid w:val="00F707E4"/>
    <w:rsid w:val="00F76C91"/>
    <w:rsid w:val="00F771EE"/>
    <w:rsid w:val="00F77967"/>
    <w:rsid w:val="00F77CDE"/>
    <w:rsid w:val="00F84F51"/>
    <w:rsid w:val="00F91787"/>
    <w:rsid w:val="00F92322"/>
    <w:rsid w:val="00F97665"/>
    <w:rsid w:val="00FA0900"/>
    <w:rsid w:val="00FA3681"/>
    <w:rsid w:val="00FA7FE1"/>
    <w:rsid w:val="00FB2F95"/>
    <w:rsid w:val="00FC1233"/>
    <w:rsid w:val="00FC188A"/>
    <w:rsid w:val="00FC29CA"/>
    <w:rsid w:val="00FC75AD"/>
    <w:rsid w:val="00FC7A4E"/>
    <w:rsid w:val="00FD04B7"/>
    <w:rsid w:val="00FD5BF3"/>
    <w:rsid w:val="00FE0262"/>
    <w:rsid w:val="00FE061A"/>
    <w:rsid w:val="00FE18AC"/>
    <w:rsid w:val="00FE1FFE"/>
    <w:rsid w:val="00FE2529"/>
    <w:rsid w:val="00FE6528"/>
    <w:rsid w:val="00FE699E"/>
    <w:rsid w:val="00FF06DC"/>
    <w:rsid w:val="0B4C7569"/>
    <w:rsid w:val="29FD1DF7"/>
    <w:rsid w:val="560479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Date"/>
    <w:basedOn w:val="1"/>
    <w:next w:val="1"/>
    <w:link w:val="29"/>
    <w:qFormat/>
    <w:uiPriority w:val="0"/>
    <w:pPr>
      <w:ind w:left="100" w:leftChars="2500"/>
    </w:pPr>
  </w:style>
  <w:style w:type="paragraph" w:styleId="5">
    <w:name w:val="Balloon Text"/>
    <w:basedOn w:val="1"/>
    <w:link w:val="30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抄送栏"/>
    <w:basedOn w:val="1"/>
    <w:qFormat/>
    <w:uiPriority w:val="0"/>
    <w:pPr>
      <w:adjustRightInd w:val="0"/>
      <w:snapToGrid/>
      <w:spacing w:line="454" w:lineRule="atLeast"/>
      <w:ind w:left="1310" w:right="357" w:hanging="953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红线"/>
    <w:basedOn w:val="2"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15">
    <w:name w:val="标题2"/>
    <w:basedOn w:val="1"/>
    <w:next w:val="1"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6">
    <w:name w:val="标题3"/>
    <w:basedOn w:val="1"/>
    <w:next w:val="1"/>
    <w:qFormat/>
    <w:uiPriority w:val="0"/>
    <w:rPr>
      <w:rFonts w:eastAsia="方正黑体_GBK"/>
    </w:rPr>
  </w:style>
  <w:style w:type="paragraph" w:customStyle="1" w:styleId="17">
    <w:name w:val="密级"/>
    <w:basedOn w:val="1"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18">
    <w:name w:val="印数"/>
    <w:basedOn w:val="19"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19">
    <w:name w:val="印发栏"/>
    <w:basedOn w:val="3"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0">
    <w:name w:val="主题词"/>
    <w:basedOn w:val="1"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1">
    <w:name w:val="线型"/>
    <w:basedOn w:val="12"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22">
    <w:name w:val="文头"/>
    <w:basedOn w:val="1"/>
    <w:uiPriority w:val="0"/>
    <w:pPr>
      <w:tabs>
        <w:tab w:val="left" w:pos="6663"/>
      </w:tabs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23">
    <w:name w:val="Revision"/>
    <w:semiHidden/>
    <w:qFormat/>
    <w:uiPriority w:val="99"/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customStyle="1" w:styleId="24">
    <w:name w:val="附件栏"/>
    <w:basedOn w:val="1"/>
    <w:qFormat/>
    <w:uiPriority w:val="0"/>
  </w:style>
  <w:style w:type="paragraph" w:customStyle="1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紧急程度"/>
    <w:basedOn w:val="17"/>
    <w:qFormat/>
    <w:uiPriority w:val="0"/>
    <w:pPr>
      <w:wordWrap w:val="0"/>
      <w:overflowPunct w:val="0"/>
    </w:pPr>
    <w:rPr>
      <w:sz w:val="32"/>
    </w:rPr>
  </w:style>
  <w:style w:type="paragraph" w:customStyle="1" w:styleId="27">
    <w:name w:val="样式1"/>
    <w:basedOn w:val="1"/>
    <w:qFormat/>
    <w:uiPriority w:val="0"/>
  </w:style>
  <w:style w:type="paragraph" w:customStyle="1" w:styleId="28">
    <w:name w:val="_Style 19"/>
    <w:basedOn w:val="1"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character" w:customStyle="1" w:styleId="29">
    <w:name w:val="日期 Char"/>
    <w:link w:val="4"/>
    <w:qFormat/>
    <w:uiPriority w:val="0"/>
    <w:rPr>
      <w:rFonts w:eastAsia="方正仿宋_GBK"/>
      <w:snapToGrid w:val="0"/>
      <w:sz w:val="32"/>
    </w:rPr>
  </w:style>
  <w:style w:type="character" w:customStyle="1" w:styleId="30">
    <w:name w:val="批注框文本 Char"/>
    <w:link w:val="5"/>
    <w:qFormat/>
    <w:uiPriority w:val="0"/>
    <w:rPr>
      <w:rFonts w:eastAsia="方正仿宋_GBK"/>
      <w:snapToGrid w:val="0"/>
      <w:sz w:val="18"/>
      <w:szCs w:val="18"/>
    </w:rPr>
  </w:style>
  <w:style w:type="character" w:customStyle="1" w:styleId="31">
    <w:name w:val="_Style 3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65288;20150101&#21046;&#65289;&#30465;&#31185;&#25216;&#21381;&#25991;&#20214;&#27169;&#26495;2015&#29256;&#65288;&#26032;&#29256;&#65289;\3&#30465;&#31185;&#25216;&#21381;&#19979;&#34892;&#25991;&#27169;&#26495;2015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3省科技厅下行文模板2015版</Template>
  <Company>Hewlett-Packard Company</Company>
  <Pages>2</Pages>
  <Words>157</Words>
  <Characters>899</Characters>
  <Lines>7</Lines>
  <Paragraphs>2</Paragraphs>
  <TotalTime>1</TotalTime>
  <ScaleCrop>false</ScaleCrop>
  <LinksUpToDate>false</LinksUpToDate>
  <CharactersWithSpaces>1054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2019-11-07T09:58:00Z</dcterms:created>
  <dc:creator>熊素兰</dc:creator>
  <cp:lastModifiedBy>lynn</cp:lastModifiedBy>
  <cp:lastPrinted>2019-07-17T13:54:00Z</cp:lastPrinted>
  <dcterms:modified xsi:type="dcterms:W3CDTF">2020-03-31T04:50:21Z</dcterms:modified>
  <dc:title>苏科办通知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