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E6E" w:rsidRDefault="006D1E6E">
      <w:pPr>
        <w:autoSpaceDE/>
        <w:autoSpaceDN/>
        <w:adjustRightInd w:val="0"/>
        <w:spacing w:line="240" w:lineRule="atLeast"/>
        <w:ind w:firstLine="0"/>
        <w:jc w:val="center"/>
        <w:rPr>
          <w:rFonts w:eastAsia="方正小标宋_GBK"/>
          <w:sz w:val="36"/>
          <w:szCs w:val="36"/>
        </w:rPr>
      </w:pPr>
      <w:r>
        <w:rPr>
          <w:rFonts w:eastAsia="方正小标宋_GBK"/>
          <w:sz w:val="36"/>
          <w:szCs w:val="36"/>
        </w:rPr>
        <w:t>企业技术需求信息征集表</w:t>
      </w:r>
      <w:r>
        <w:rPr>
          <w:rFonts w:eastAsia="方正小标宋_GBK"/>
          <w:sz w:val="36"/>
          <w:szCs w:val="36"/>
        </w:rPr>
        <w:t xml:space="preserve">  </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9"/>
        <w:gridCol w:w="3968"/>
        <w:gridCol w:w="1222"/>
        <w:gridCol w:w="54"/>
        <w:gridCol w:w="2980"/>
      </w:tblGrid>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需求名称</w:t>
            </w:r>
          </w:p>
        </w:tc>
        <w:tc>
          <w:tcPr>
            <w:tcW w:w="8224" w:type="dxa"/>
            <w:gridSpan w:val="4"/>
            <w:tcBorders>
              <w:top w:val="single" w:sz="4" w:space="0" w:color="auto"/>
              <w:left w:val="single" w:sz="4" w:space="0" w:color="auto"/>
              <w:bottom w:val="single" w:sz="4" w:space="0" w:color="auto"/>
              <w:right w:val="single" w:sz="4" w:space="0" w:color="auto"/>
            </w:tcBorders>
            <w:vAlign w:val="center"/>
          </w:tcPr>
          <w:p w:rsidR="006D1E6E" w:rsidRDefault="00E62B57">
            <w:pPr>
              <w:widowControl/>
              <w:autoSpaceDE/>
              <w:autoSpaceDN/>
              <w:snapToGrid/>
              <w:spacing w:line="240" w:lineRule="auto"/>
              <w:ind w:firstLine="0"/>
              <w:jc w:val="left"/>
              <w:rPr>
                <w:b/>
                <w:snapToGrid/>
                <w:kern w:val="2"/>
                <w:sz w:val="24"/>
                <w:szCs w:val="24"/>
              </w:rPr>
            </w:pPr>
            <w:r>
              <w:rPr>
                <w:rFonts w:hint="eastAsia"/>
                <w:b/>
                <w:snapToGrid/>
                <w:kern w:val="2"/>
                <w:sz w:val="24"/>
                <w:szCs w:val="24"/>
              </w:rPr>
              <w:t>产学研合作</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企业名称</w:t>
            </w:r>
          </w:p>
        </w:tc>
        <w:tc>
          <w:tcPr>
            <w:tcW w:w="3968" w:type="dxa"/>
            <w:tcBorders>
              <w:top w:val="single" w:sz="4" w:space="0" w:color="auto"/>
              <w:left w:val="single" w:sz="4" w:space="0" w:color="auto"/>
              <w:bottom w:val="single" w:sz="4" w:space="0" w:color="auto"/>
              <w:right w:val="single" w:sz="4" w:space="0" w:color="auto"/>
            </w:tcBorders>
            <w:vAlign w:val="center"/>
          </w:tcPr>
          <w:p w:rsidR="006D1E6E" w:rsidRDefault="00BA34A2" w:rsidP="00BA34A2">
            <w:pPr>
              <w:widowControl/>
              <w:autoSpaceDE/>
              <w:autoSpaceDN/>
              <w:snapToGrid/>
              <w:spacing w:line="240" w:lineRule="auto"/>
              <w:ind w:firstLine="0"/>
              <w:jc w:val="left"/>
              <w:rPr>
                <w:b/>
                <w:snapToGrid/>
                <w:kern w:val="2"/>
                <w:sz w:val="24"/>
                <w:szCs w:val="24"/>
              </w:rPr>
            </w:pPr>
            <w:r w:rsidRPr="00BA34A2">
              <w:rPr>
                <w:rFonts w:hint="eastAsia"/>
                <w:b/>
                <w:snapToGrid/>
                <w:kern w:val="2"/>
                <w:sz w:val="24"/>
                <w:szCs w:val="24"/>
              </w:rPr>
              <w:t>振东冶金科技江苏有限公司</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6D1E6E" w:rsidRDefault="006D1E6E">
            <w:pPr>
              <w:widowControl/>
              <w:autoSpaceDE/>
              <w:autoSpaceDN/>
              <w:snapToGrid/>
              <w:spacing w:line="240" w:lineRule="auto"/>
              <w:ind w:firstLine="0"/>
              <w:jc w:val="center"/>
              <w:rPr>
                <w:snapToGrid/>
                <w:color w:val="FF0000"/>
                <w:kern w:val="2"/>
                <w:sz w:val="24"/>
                <w:szCs w:val="24"/>
              </w:rPr>
            </w:pPr>
            <w:r>
              <w:rPr>
                <w:snapToGrid/>
                <w:kern w:val="2"/>
                <w:sz w:val="24"/>
                <w:szCs w:val="24"/>
              </w:rPr>
              <w:t>所在地区</w:t>
            </w:r>
          </w:p>
        </w:tc>
        <w:tc>
          <w:tcPr>
            <w:tcW w:w="2980" w:type="dxa"/>
            <w:tcBorders>
              <w:top w:val="single" w:sz="4" w:space="0" w:color="auto"/>
              <w:left w:val="single" w:sz="4" w:space="0" w:color="auto"/>
              <w:bottom w:val="single" w:sz="4" w:space="0" w:color="auto"/>
              <w:right w:val="single" w:sz="4" w:space="0" w:color="auto"/>
            </w:tcBorders>
            <w:vAlign w:val="center"/>
          </w:tcPr>
          <w:p w:rsidR="006D1E6E" w:rsidRDefault="00BA34A2">
            <w:pPr>
              <w:widowControl/>
              <w:autoSpaceDE/>
              <w:autoSpaceDN/>
              <w:snapToGrid/>
              <w:spacing w:line="240" w:lineRule="auto"/>
              <w:ind w:firstLine="0"/>
              <w:jc w:val="left"/>
              <w:rPr>
                <w:b/>
                <w:snapToGrid/>
                <w:kern w:val="2"/>
                <w:sz w:val="24"/>
                <w:szCs w:val="24"/>
              </w:rPr>
            </w:pPr>
            <w:r>
              <w:rPr>
                <w:rFonts w:hint="eastAsia"/>
                <w:b/>
                <w:snapToGrid/>
                <w:kern w:val="2"/>
                <w:sz w:val="24"/>
                <w:szCs w:val="24"/>
              </w:rPr>
              <w:t>江苏</w:t>
            </w:r>
            <w:r>
              <w:rPr>
                <w:rFonts w:hint="eastAsia"/>
                <w:b/>
                <w:snapToGrid/>
                <w:kern w:val="2"/>
                <w:sz w:val="24"/>
                <w:szCs w:val="24"/>
              </w:rPr>
              <w:t>.</w:t>
            </w:r>
            <w:r>
              <w:rPr>
                <w:rFonts w:hint="eastAsia"/>
                <w:b/>
                <w:snapToGrid/>
                <w:kern w:val="2"/>
                <w:sz w:val="24"/>
                <w:szCs w:val="24"/>
              </w:rPr>
              <w:t>启东</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企业类型</w:t>
            </w:r>
          </w:p>
        </w:tc>
        <w:tc>
          <w:tcPr>
            <w:tcW w:w="8224" w:type="dxa"/>
            <w:gridSpan w:val="4"/>
            <w:tcBorders>
              <w:top w:val="single" w:sz="4" w:space="0" w:color="auto"/>
              <w:left w:val="single" w:sz="4" w:space="0" w:color="auto"/>
              <w:bottom w:val="single" w:sz="4" w:space="0" w:color="auto"/>
              <w:right w:val="single" w:sz="4" w:space="0" w:color="auto"/>
            </w:tcBorders>
            <w:vAlign w:val="center"/>
          </w:tcPr>
          <w:p w:rsidR="000435D6" w:rsidRDefault="00952E9B">
            <w:pPr>
              <w:autoSpaceDE/>
              <w:autoSpaceDN/>
              <w:adjustRightInd w:val="0"/>
              <w:spacing w:line="240" w:lineRule="auto"/>
              <w:ind w:firstLine="0"/>
              <w:rPr>
                <w:sz w:val="24"/>
                <w:szCs w:val="24"/>
              </w:rPr>
            </w:pPr>
            <w:r w:rsidRPr="000435D6">
              <w:rPr>
                <w:rFonts w:ascii="宋体" w:eastAsia="宋体" w:hAnsi="宋体"/>
                <w:sz w:val="24"/>
                <w:szCs w:val="24"/>
              </w:rPr>
              <w:t>□</w:t>
            </w:r>
            <w:r w:rsidR="006D1E6E">
              <w:rPr>
                <w:sz w:val="24"/>
                <w:szCs w:val="24"/>
              </w:rPr>
              <w:t>高新技术企业</w:t>
            </w:r>
            <w:r w:rsidR="006D1E6E">
              <w:rPr>
                <w:sz w:val="24"/>
                <w:szCs w:val="24"/>
              </w:rPr>
              <w:t xml:space="preserve">   </w:t>
            </w:r>
            <w:r w:rsidR="000435D6" w:rsidRPr="000435D6">
              <w:rPr>
                <w:rFonts w:ascii="宋体" w:eastAsia="宋体" w:hAnsi="宋体"/>
                <w:sz w:val="24"/>
                <w:szCs w:val="24"/>
              </w:rPr>
              <w:t>□</w:t>
            </w:r>
            <w:r w:rsidR="006D1E6E">
              <w:rPr>
                <w:sz w:val="24"/>
                <w:szCs w:val="24"/>
              </w:rPr>
              <w:t>创新型企业</w:t>
            </w:r>
            <w:r w:rsidR="006D1E6E">
              <w:rPr>
                <w:sz w:val="24"/>
                <w:szCs w:val="24"/>
              </w:rPr>
              <w:t xml:space="preserve">  </w:t>
            </w:r>
            <w:r w:rsidR="000435D6">
              <w:rPr>
                <w:rFonts w:hint="eastAsia"/>
                <w:sz w:val="24"/>
                <w:szCs w:val="24"/>
              </w:rPr>
              <w:t xml:space="preserve"> </w:t>
            </w:r>
            <w:r w:rsidR="006D1E6E">
              <w:rPr>
                <w:sz w:val="24"/>
                <w:szCs w:val="24"/>
              </w:rPr>
              <w:t xml:space="preserve">  </w:t>
            </w:r>
            <w:r w:rsidR="000435D6" w:rsidRPr="000435D6">
              <w:rPr>
                <w:rFonts w:ascii="宋体" w:eastAsia="宋体" w:hAnsi="宋体"/>
                <w:sz w:val="24"/>
                <w:szCs w:val="24"/>
              </w:rPr>
              <w:t>□</w:t>
            </w:r>
            <w:r w:rsidR="006D1E6E">
              <w:rPr>
                <w:sz w:val="24"/>
                <w:szCs w:val="24"/>
              </w:rPr>
              <w:t>科技型中小企业</w:t>
            </w:r>
          </w:p>
          <w:p w:rsidR="006D1E6E" w:rsidRDefault="000435D6" w:rsidP="00952E9B">
            <w:pPr>
              <w:autoSpaceDE/>
              <w:autoSpaceDN/>
              <w:adjustRightInd w:val="0"/>
              <w:spacing w:line="240" w:lineRule="auto"/>
              <w:ind w:firstLine="0"/>
              <w:rPr>
                <w:snapToGrid/>
                <w:kern w:val="2"/>
                <w:sz w:val="24"/>
                <w:szCs w:val="24"/>
              </w:rPr>
            </w:pPr>
            <w:r w:rsidRPr="000435D6">
              <w:rPr>
                <w:rFonts w:ascii="宋体" w:eastAsia="宋体" w:hAnsi="宋体"/>
                <w:sz w:val="24"/>
                <w:szCs w:val="24"/>
              </w:rPr>
              <w:t>□</w:t>
            </w:r>
            <w:r w:rsidR="006D1E6E">
              <w:rPr>
                <w:sz w:val="24"/>
                <w:szCs w:val="24"/>
              </w:rPr>
              <w:t>民营科技企业</w:t>
            </w:r>
            <w:r w:rsidR="006D1E6E">
              <w:rPr>
                <w:sz w:val="24"/>
                <w:szCs w:val="24"/>
              </w:rPr>
              <w:t xml:space="preserve"> </w:t>
            </w:r>
            <w:r>
              <w:rPr>
                <w:rFonts w:hint="eastAsia"/>
                <w:sz w:val="24"/>
                <w:szCs w:val="24"/>
              </w:rPr>
              <w:t xml:space="preserve">  </w:t>
            </w:r>
            <w:r w:rsidR="00952E9B" w:rsidRPr="00E62B57">
              <w:rPr>
                <w:rFonts w:ascii="微软雅黑" w:eastAsia="微软雅黑" w:hAnsi="微软雅黑" w:hint="eastAsia"/>
                <w:sz w:val="28"/>
                <w:szCs w:val="28"/>
              </w:rPr>
              <w:t>★</w:t>
            </w:r>
            <w:r w:rsidR="006D1E6E">
              <w:rPr>
                <w:sz w:val="24"/>
                <w:szCs w:val="24"/>
              </w:rPr>
              <w:t>规模以上企业</w:t>
            </w:r>
            <w:r w:rsidR="006D1E6E">
              <w:rPr>
                <w:sz w:val="24"/>
                <w:szCs w:val="24"/>
              </w:rPr>
              <w:t xml:space="preserve">   </w:t>
            </w:r>
            <w:r w:rsidRPr="000435D6">
              <w:rPr>
                <w:rFonts w:ascii="宋体" w:eastAsia="宋体" w:hAnsi="宋体"/>
                <w:sz w:val="24"/>
                <w:szCs w:val="24"/>
              </w:rPr>
              <w:t>□</w:t>
            </w:r>
            <w:r w:rsidR="006D1E6E">
              <w:rPr>
                <w:sz w:val="24"/>
                <w:szCs w:val="24"/>
              </w:rPr>
              <w:t>大中型企业</w:t>
            </w:r>
            <w:r w:rsidR="006D1E6E">
              <w:rPr>
                <w:sz w:val="24"/>
                <w:szCs w:val="24"/>
              </w:rPr>
              <w:t xml:space="preserve">   </w:t>
            </w:r>
            <w:r w:rsidRPr="000435D6">
              <w:rPr>
                <w:rFonts w:ascii="宋体" w:eastAsia="宋体" w:hAnsi="宋体"/>
                <w:sz w:val="24"/>
                <w:szCs w:val="24"/>
              </w:rPr>
              <w:t>□</w:t>
            </w:r>
            <w:r w:rsidR="006D1E6E">
              <w:rPr>
                <w:sz w:val="24"/>
                <w:szCs w:val="24"/>
              </w:rPr>
              <w:t>其他</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需求所属</w:t>
            </w:r>
            <w:r w:rsidR="00CC76A5">
              <w:rPr>
                <w:rFonts w:hint="eastAsia"/>
                <w:snapToGrid/>
                <w:kern w:val="2"/>
                <w:sz w:val="24"/>
                <w:szCs w:val="24"/>
              </w:rPr>
              <w:t>产业技术</w:t>
            </w:r>
            <w:r>
              <w:rPr>
                <w:snapToGrid/>
                <w:kern w:val="2"/>
                <w:sz w:val="24"/>
                <w:szCs w:val="24"/>
              </w:rPr>
              <w:t>领域</w:t>
            </w:r>
          </w:p>
        </w:tc>
        <w:tc>
          <w:tcPr>
            <w:tcW w:w="8224" w:type="dxa"/>
            <w:gridSpan w:val="4"/>
            <w:tcBorders>
              <w:top w:val="single" w:sz="4" w:space="0" w:color="auto"/>
              <w:left w:val="single" w:sz="4" w:space="0" w:color="auto"/>
              <w:bottom w:val="single" w:sz="4" w:space="0" w:color="auto"/>
              <w:right w:val="single" w:sz="4" w:space="0" w:color="auto"/>
            </w:tcBorders>
            <w:vAlign w:val="center"/>
          </w:tcPr>
          <w:p w:rsidR="006D1E6E" w:rsidRDefault="000E4765" w:rsidP="00CC76A5">
            <w:pPr>
              <w:autoSpaceDE/>
              <w:autoSpaceDN/>
              <w:adjustRightInd w:val="0"/>
              <w:spacing w:line="240" w:lineRule="auto"/>
              <w:ind w:firstLine="0"/>
              <w:rPr>
                <w:sz w:val="24"/>
                <w:szCs w:val="24"/>
              </w:rPr>
            </w:pPr>
            <w:r w:rsidRPr="000435D6">
              <w:rPr>
                <w:rFonts w:ascii="宋体" w:eastAsia="宋体" w:hAnsi="宋体"/>
                <w:sz w:val="24"/>
                <w:szCs w:val="24"/>
              </w:rPr>
              <w:t>□</w:t>
            </w:r>
            <w:r w:rsidRPr="000E4765">
              <w:rPr>
                <w:rFonts w:hint="eastAsia"/>
                <w:sz w:val="24"/>
                <w:szCs w:val="24"/>
              </w:rPr>
              <w:t>船舶海工</w:t>
            </w:r>
            <w:r>
              <w:rPr>
                <w:rFonts w:hint="eastAsia"/>
                <w:sz w:val="24"/>
                <w:szCs w:val="24"/>
              </w:rPr>
              <w:t xml:space="preserve">  </w:t>
            </w:r>
            <w:r w:rsidR="000435D6" w:rsidRPr="000435D6">
              <w:rPr>
                <w:rFonts w:ascii="宋体" w:eastAsia="宋体" w:hAnsi="宋体"/>
                <w:sz w:val="24"/>
                <w:szCs w:val="24"/>
              </w:rPr>
              <w:t>□</w:t>
            </w:r>
            <w:r w:rsidR="006D1E6E">
              <w:rPr>
                <w:sz w:val="24"/>
                <w:szCs w:val="24"/>
              </w:rPr>
              <w:t>电子信息</w:t>
            </w:r>
            <w:r w:rsidR="006D1E6E">
              <w:rPr>
                <w:sz w:val="24"/>
                <w:szCs w:val="24"/>
              </w:rPr>
              <w:t xml:space="preserve">  </w:t>
            </w:r>
            <w:r w:rsidRPr="000435D6">
              <w:rPr>
                <w:rFonts w:ascii="宋体" w:eastAsia="宋体" w:hAnsi="宋体"/>
                <w:sz w:val="24"/>
                <w:szCs w:val="24"/>
              </w:rPr>
              <w:t>□</w:t>
            </w:r>
            <w:r w:rsidRPr="000E4765">
              <w:rPr>
                <w:rFonts w:hint="eastAsia"/>
                <w:sz w:val="24"/>
                <w:szCs w:val="24"/>
              </w:rPr>
              <w:t>高端纺织</w:t>
            </w:r>
            <w:r>
              <w:rPr>
                <w:rFonts w:hint="eastAsia"/>
                <w:sz w:val="24"/>
                <w:szCs w:val="24"/>
              </w:rPr>
              <w:t xml:space="preserve">  </w:t>
            </w:r>
            <w:r w:rsidR="00E62B57" w:rsidRPr="00E62B57">
              <w:rPr>
                <w:rFonts w:ascii="微软雅黑" w:eastAsia="微软雅黑" w:hAnsi="微软雅黑" w:hint="eastAsia"/>
                <w:sz w:val="28"/>
                <w:szCs w:val="28"/>
              </w:rPr>
              <w:t>★</w:t>
            </w:r>
            <w:r w:rsidRPr="000E4765">
              <w:rPr>
                <w:rFonts w:hint="eastAsia"/>
                <w:sz w:val="24"/>
                <w:szCs w:val="24"/>
              </w:rPr>
              <w:t>智能</w:t>
            </w:r>
            <w:r w:rsidR="006D1E6E">
              <w:rPr>
                <w:sz w:val="24"/>
                <w:szCs w:val="24"/>
              </w:rPr>
              <w:t>装备</w:t>
            </w:r>
            <w:r>
              <w:rPr>
                <w:rFonts w:hint="eastAsia"/>
                <w:sz w:val="24"/>
                <w:szCs w:val="24"/>
              </w:rPr>
              <w:t xml:space="preserve">  </w:t>
            </w:r>
            <w:r w:rsidR="00CC76A5" w:rsidRPr="000435D6">
              <w:rPr>
                <w:rFonts w:ascii="宋体" w:eastAsia="宋体" w:hAnsi="宋体"/>
                <w:sz w:val="24"/>
                <w:szCs w:val="24"/>
              </w:rPr>
              <w:t>□</w:t>
            </w:r>
            <w:r w:rsidR="00CC76A5" w:rsidRPr="00CC76A5">
              <w:rPr>
                <w:rFonts w:hint="eastAsia"/>
                <w:spacing w:val="-12"/>
                <w:position w:val="2"/>
                <w:sz w:val="24"/>
                <w:szCs w:val="24"/>
              </w:rPr>
              <w:t>新</w:t>
            </w:r>
            <w:r w:rsidR="00CC76A5" w:rsidRPr="00CC76A5">
              <w:rPr>
                <w:spacing w:val="-12"/>
                <w:position w:val="2"/>
                <w:sz w:val="24"/>
                <w:szCs w:val="24"/>
              </w:rPr>
              <w:t>能源</w:t>
            </w:r>
            <w:r w:rsidR="00CC76A5" w:rsidRPr="00CC76A5">
              <w:rPr>
                <w:rFonts w:hint="eastAsia"/>
                <w:spacing w:val="-12"/>
                <w:position w:val="2"/>
                <w:sz w:val="24"/>
                <w:szCs w:val="24"/>
              </w:rPr>
              <w:t>及新能源汽车</w:t>
            </w:r>
            <w:r w:rsidR="00CC76A5">
              <w:rPr>
                <w:rFonts w:hint="eastAsia"/>
                <w:sz w:val="24"/>
                <w:szCs w:val="24"/>
              </w:rPr>
              <w:t xml:space="preserve">  </w:t>
            </w:r>
            <w:r w:rsidR="00CC76A5" w:rsidRPr="000435D6">
              <w:rPr>
                <w:rFonts w:ascii="宋体" w:eastAsia="宋体" w:hAnsi="宋体"/>
                <w:sz w:val="24"/>
                <w:szCs w:val="24"/>
              </w:rPr>
              <w:t>□</w:t>
            </w:r>
            <w:r w:rsidR="00CC76A5">
              <w:rPr>
                <w:sz w:val="24"/>
                <w:szCs w:val="24"/>
              </w:rPr>
              <w:t>生物技术与医药</w:t>
            </w:r>
            <w:r w:rsidR="00CC76A5">
              <w:rPr>
                <w:rFonts w:hint="eastAsia"/>
                <w:sz w:val="24"/>
                <w:szCs w:val="24"/>
              </w:rPr>
              <w:t xml:space="preserve">  </w:t>
            </w:r>
            <w:r w:rsidR="00CC76A5" w:rsidRPr="000435D6">
              <w:rPr>
                <w:rFonts w:ascii="宋体" w:eastAsia="宋体" w:hAnsi="宋体"/>
                <w:sz w:val="24"/>
                <w:szCs w:val="24"/>
              </w:rPr>
              <w:t>□</w:t>
            </w:r>
            <w:r w:rsidR="00CC76A5">
              <w:rPr>
                <w:sz w:val="24"/>
                <w:szCs w:val="24"/>
              </w:rPr>
              <w:t>新材料</w:t>
            </w:r>
            <w:r w:rsidR="00CC76A5">
              <w:rPr>
                <w:rFonts w:hint="eastAsia"/>
                <w:sz w:val="24"/>
                <w:szCs w:val="24"/>
              </w:rPr>
              <w:t xml:space="preserve"> </w:t>
            </w:r>
            <w:r w:rsidR="006D1E6E">
              <w:rPr>
                <w:sz w:val="24"/>
                <w:szCs w:val="24"/>
              </w:rPr>
              <w:t xml:space="preserve"> </w:t>
            </w:r>
            <w:r>
              <w:rPr>
                <w:rFonts w:hint="eastAsia"/>
                <w:sz w:val="24"/>
                <w:szCs w:val="24"/>
              </w:rPr>
              <w:t xml:space="preserve"> </w:t>
            </w:r>
            <w:r w:rsidR="000435D6" w:rsidRPr="000435D6">
              <w:rPr>
                <w:rFonts w:ascii="宋体" w:eastAsia="宋体" w:hAnsi="宋体"/>
                <w:sz w:val="24"/>
                <w:szCs w:val="24"/>
              </w:rPr>
              <w:t>□</w:t>
            </w:r>
            <w:r w:rsidRPr="000E4765">
              <w:rPr>
                <w:rFonts w:hint="eastAsia"/>
                <w:sz w:val="24"/>
                <w:szCs w:val="24"/>
              </w:rPr>
              <w:t>生态环保</w:t>
            </w:r>
            <w:r>
              <w:rPr>
                <w:rFonts w:ascii="宋体" w:eastAsia="宋体" w:hAnsi="宋体" w:hint="eastAsia"/>
                <w:sz w:val="24"/>
                <w:szCs w:val="24"/>
              </w:rPr>
              <w:t xml:space="preserve">  </w:t>
            </w:r>
            <w:r w:rsidR="00CC76A5" w:rsidRPr="000435D6">
              <w:rPr>
                <w:rFonts w:ascii="宋体" w:eastAsia="宋体" w:hAnsi="宋体"/>
                <w:sz w:val="24"/>
                <w:szCs w:val="24"/>
              </w:rPr>
              <w:t>□</w:t>
            </w:r>
            <w:r w:rsidR="00CC76A5" w:rsidRPr="00CC76A5">
              <w:rPr>
                <w:rFonts w:hint="eastAsia"/>
                <w:sz w:val="24"/>
                <w:szCs w:val="24"/>
              </w:rPr>
              <w:t>智慧建筑</w:t>
            </w:r>
            <w:r w:rsidR="00CC76A5">
              <w:rPr>
                <w:rFonts w:hint="eastAsia"/>
                <w:sz w:val="24"/>
                <w:szCs w:val="24"/>
              </w:rPr>
              <w:t xml:space="preserve">  </w:t>
            </w:r>
            <w:r w:rsidRPr="000435D6">
              <w:rPr>
                <w:rFonts w:ascii="宋体" w:eastAsia="宋体" w:hAnsi="宋体"/>
                <w:sz w:val="24"/>
                <w:szCs w:val="24"/>
              </w:rPr>
              <w:t>□</w:t>
            </w:r>
            <w:r w:rsidR="006D1E6E">
              <w:rPr>
                <w:sz w:val="24"/>
                <w:szCs w:val="24"/>
              </w:rPr>
              <w:t>现代农业</w:t>
            </w:r>
            <w:r w:rsidR="006D1E6E">
              <w:rPr>
                <w:sz w:val="24"/>
                <w:szCs w:val="24"/>
              </w:rPr>
              <w:t xml:space="preserve">  </w:t>
            </w:r>
            <w:r w:rsidR="000435D6" w:rsidRPr="000435D6">
              <w:rPr>
                <w:rFonts w:ascii="宋体" w:eastAsia="宋体" w:hAnsi="宋体"/>
                <w:sz w:val="24"/>
                <w:szCs w:val="24"/>
              </w:rPr>
              <w:t>□</w:t>
            </w:r>
            <w:r w:rsidR="006D1E6E">
              <w:rPr>
                <w:sz w:val="24"/>
                <w:szCs w:val="24"/>
              </w:rPr>
              <w:t>其</w:t>
            </w:r>
            <w:r w:rsidR="00CC76A5">
              <w:rPr>
                <w:rFonts w:hint="eastAsia"/>
                <w:sz w:val="24"/>
                <w:szCs w:val="24"/>
              </w:rPr>
              <w:t>它</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需求所处阶段</w:t>
            </w:r>
          </w:p>
        </w:tc>
        <w:tc>
          <w:tcPr>
            <w:tcW w:w="8224" w:type="dxa"/>
            <w:gridSpan w:val="4"/>
            <w:tcBorders>
              <w:top w:val="single" w:sz="4" w:space="0" w:color="auto"/>
              <w:left w:val="single" w:sz="4" w:space="0" w:color="auto"/>
              <w:bottom w:val="single" w:sz="4" w:space="0" w:color="auto"/>
              <w:right w:val="single" w:sz="4" w:space="0" w:color="auto"/>
            </w:tcBorders>
            <w:vAlign w:val="center"/>
          </w:tcPr>
          <w:p w:rsidR="006D1E6E" w:rsidRDefault="00E62B57">
            <w:pPr>
              <w:autoSpaceDE/>
              <w:autoSpaceDN/>
              <w:spacing w:line="240" w:lineRule="auto"/>
              <w:ind w:firstLine="0"/>
              <w:rPr>
                <w:b/>
                <w:snapToGrid/>
                <w:kern w:val="2"/>
                <w:sz w:val="24"/>
                <w:szCs w:val="24"/>
              </w:rPr>
            </w:pPr>
            <w:r w:rsidRPr="00E62B57">
              <w:rPr>
                <w:rFonts w:ascii="微软雅黑" w:eastAsia="微软雅黑" w:hAnsi="微软雅黑" w:hint="eastAsia"/>
                <w:sz w:val="28"/>
                <w:szCs w:val="28"/>
              </w:rPr>
              <w:t>★</w:t>
            </w:r>
            <w:r w:rsidR="006D1E6E">
              <w:rPr>
                <w:sz w:val="24"/>
                <w:szCs w:val="24"/>
              </w:rPr>
              <w:t>研制阶段</w:t>
            </w:r>
            <w:r w:rsidR="006D1E6E">
              <w:rPr>
                <w:sz w:val="24"/>
                <w:szCs w:val="24"/>
              </w:rPr>
              <w:t xml:space="preserve">  </w:t>
            </w:r>
            <w:r w:rsidR="000435D6" w:rsidRPr="000435D6">
              <w:rPr>
                <w:rFonts w:ascii="宋体" w:eastAsia="宋体" w:hAnsi="宋体"/>
                <w:sz w:val="24"/>
                <w:szCs w:val="24"/>
              </w:rPr>
              <w:t>□</w:t>
            </w:r>
            <w:r w:rsidR="006D1E6E">
              <w:rPr>
                <w:sz w:val="24"/>
                <w:szCs w:val="24"/>
              </w:rPr>
              <w:t>试生产阶段</w:t>
            </w:r>
            <w:r w:rsidR="006D1E6E">
              <w:rPr>
                <w:sz w:val="24"/>
                <w:szCs w:val="24"/>
              </w:rPr>
              <w:t xml:space="preserve">  </w:t>
            </w:r>
            <w:r w:rsidR="000435D6" w:rsidRPr="000435D6">
              <w:rPr>
                <w:rFonts w:ascii="宋体" w:eastAsia="宋体" w:hAnsi="宋体"/>
                <w:sz w:val="24"/>
                <w:szCs w:val="24"/>
              </w:rPr>
              <w:t>□</w:t>
            </w:r>
            <w:r w:rsidR="006D1E6E">
              <w:rPr>
                <w:sz w:val="24"/>
                <w:szCs w:val="24"/>
              </w:rPr>
              <w:t>小批量生产阶段</w:t>
            </w:r>
            <w:r w:rsidR="006D1E6E">
              <w:rPr>
                <w:sz w:val="24"/>
                <w:szCs w:val="24"/>
              </w:rPr>
              <w:t xml:space="preserve">  </w:t>
            </w:r>
            <w:r w:rsidR="000435D6" w:rsidRPr="000435D6">
              <w:rPr>
                <w:rFonts w:ascii="宋体" w:eastAsia="宋体" w:hAnsi="宋体"/>
                <w:sz w:val="24"/>
                <w:szCs w:val="24"/>
              </w:rPr>
              <w:t>□</w:t>
            </w:r>
            <w:r w:rsidR="006D1E6E">
              <w:rPr>
                <w:sz w:val="24"/>
                <w:szCs w:val="24"/>
              </w:rPr>
              <w:t>批量生产阶段</w:t>
            </w:r>
            <w:r w:rsidR="006D1E6E">
              <w:rPr>
                <w:sz w:val="24"/>
                <w:szCs w:val="24"/>
              </w:rPr>
              <w:t xml:space="preserve"> </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color w:val="FF0000"/>
                <w:kern w:val="2"/>
                <w:sz w:val="24"/>
                <w:szCs w:val="24"/>
              </w:rPr>
            </w:pPr>
            <w:r>
              <w:rPr>
                <w:snapToGrid/>
                <w:kern w:val="2"/>
                <w:sz w:val="24"/>
                <w:szCs w:val="24"/>
              </w:rPr>
              <w:t>技术需求缘由</w:t>
            </w:r>
          </w:p>
        </w:tc>
        <w:tc>
          <w:tcPr>
            <w:tcW w:w="3968" w:type="dxa"/>
            <w:tcBorders>
              <w:top w:val="single" w:sz="4" w:space="0" w:color="auto"/>
              <w:left w:val="single" w:sz="4" w:space="0" w:color="auto"/>
              <w:bottom w:val="single" w:sz="4" w:space="0" w:color="auto"/>
              <w:right w:val="single" w:sz="4" w:space="0" w:color="auto"/>
            </w:tcBorders>
            <w:vAlign w:val="center"/>
          </w:tcPr>
          <w:p w:rsidR="006D1E6E" w:rsidRDefault="000435D6" w:rsidP="00CC76A5">
            <w:pPr>
              <w:autoSpaceDE/>
              <w:autoSpaceDN/>
              <w:adjustRightInd w:val="0"/>
              <w:spacing w:line="240" w:lineRule="auto"/>
              <w:ind w:firstLine="0"/>
              <w:rPr>
                <w:b/>
                <w:snapToGrid/>
                <w:kern w:val="2"/>
                <w:sz w:val="24"/>
                <w:szCs w:val="24"/>
              </w:rPr>
            </w:pPr>
            <w:r w:rsidRPr="000435D6">
              <w:rPr>
                <w:rFonts w:ascii="宋体" w:eastAsia="宋体" w:hAnsi="宋体"/>
                <w:sz w:val="24"/>
                <w:szCs w:val="24"/>
              </w:rPr>
              <w:t>□</w:t>
            </w:r>
            <w:r w:rsidR="006D1E6E">
              <w:rPr>
                <w:sz w:val="24"/>
                <w:szCs w:val="24"/>
              </w:rPr>
              <w:t>新产品开发</w:t>
            </w:r>
            <w:r w:rsidR="006D1E6E">
              <w:rPr>
                <w:sz w:val="24"/>
                <w:szCs w:val="24"/>
              </w:rPr>
              <w:t xml:space="preserve"> </w:t>
            </w:r>
            <w:r w:rsidRPr="000435D6">
              <w:rPr>
                <w:rFonts w:ascii="宋体" w:eastAsia="宋体" w:hAnsi="宋体"/>
                <w:sz w:val="24"/>
                <w:szCs w:val="24"/>
              </w:rPr>
              <w:t>□</w:t>
            </w:r>
            <w:r w:rsidR="006D1E6E">
              <w:rPr>
                <w:sz w:val="24"/>
                <w:szCs w:val="24"/>
              </w:rPr>
              <w:t>产品升级换代</w:t>
            </w:r>
            <w:r w:rsidR="006D1E6E">
              <w:rPr>
                <w:sz w:val="24"/>
                <w:szCs w:val="24"/>
              </w:rPr>
              <w:t xml:space="preserve">  </w:t>
            </w:r>
            <w:r w:rsidRPr="000435D6">
              <w:rPr>
                <w:rFonts w:ascii="宋体" w:eastAsia="宋体" w:hAnsi="宋体"/>
                <w:sz w:val="24"/>
                <w:szCs w:val="24"/>
              </w:rPr>
              <w:t>□</w:t>
            </w:r>
            <w:r w:rsidR="00E62B57" w:rsidRPr="00E62B57">
              <w:rPr>
                <w:rFonts w:ascii="微软雅黑" w:eastAsia="微软雅黑" w:hAnsi="微软雅黑" w:hint="eastAsia"/>
                <w:sz w:val="28"/>
                <w:szCs w:val="28"/>
              </w:rPr>
              <w:t>★</w:t>
            </w:r>
            <w:r w:rsidR="006D1E6E">
              <w:rPr>
                <w:sz w:val="24"/>
                <w:szCs w:val="24"/>
              </w:rPr>
              <w:t>生产线技术改造</w:t>
            </w:r>
            <w:r w:rsidR="00CC76A5">
              <w:rPr>
                <w:rFonts w:hint="eastAsia"/>
                <w:sz w:val="24"/>
                <w:szCs w:val="24"/>
              </w:rPr>
              <w:t xml:space="preserve"> </w:t>
            </w:r>
            <w:r w:rsidRPr="000435D6">
              <w:rPr>
                <w:rFonts w:ascii="宋体" w:eastAsia="宋体" w:hAnsi="宋体"/>
                <w:sz w:val="24"/>
                <w:szCs w:val="24"/>
              </w:rPr>
              <w:t>□</w:t>
            </w:r>
            <w:r w:rsidR="006D1E6E">
              <w:rPr>
                <w:sz w:val="24"/>
                <w:szCs w:val="24"/>
              </w:rPr>
              <w:t>制造工艺改进</w:t>
            </w:r>
            <w:r w:rsidR="006D1E6E">
              <w:rPr>
                <w:sz w:val="24"/>
                <w:szCs w:val="24"/>
              </w:rPr>
              <w:t xml:space="preserve"> </w:t>
            </w:r>
            <w:r w:rsidRPr="000435D6">
              <w:rPr>
                <w:rFonts w:ascii="宋体" w:eastAsia="宋体" w:hAnsi="宋体"/>
                <w:sz w:val="24"/>
                <w:szCs w:val="24"/>
              </w:rPr>
              <w:t>□</w:t>
            </w:r>
            <w:r w:rsidR="006D1E6E">
              <w:rPr>
                <w:sz w:val="24"/>
                <w:szCs w:val="24"/>
              </w:rPr>
              <w:t>制造装备改进</w:t>
            </w:r>
            <w:r w:rsidR="006D1E6E">
              <w:rPr>
                <w:sz w:val="24"/>
                <w:szCs w:val="24"/>
              </w:rPr>
              <w:t xml:space="preserve"> </w:t>
            </w:r>
            <w:r w:rsidRPr="000435D6">
              <w:rPr>
                <w:rFonts w:ascii="宋体" w:eastAsia="宋体" w:hAnsi="宋体"/>
                <w:sz w:val="24"/>
                <w:szCs w:val="24"/>
              </w:rPr>
              <w:t>□</w:t>
            </w:r>
            <w:r w:rsidR="006D1E6E">
              <w:rPr>
                <w:sz w:val="24"/>
                <w:szCs w:val="24"/>
              </w:rPr>
              <w:t>其他</w:t>
            </w:r>
          </w:p>
        </w:tc>
        <w:tc>
          <w:tcPr>
            <w:tcW w:w="1222"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意向合作方式</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0435D6" w:rsidRDefault="000435D6">
            <w:pPr>
              <w:autoSpaceDE/>
              <w:autoSpaceDN/>
              <w:adjustRightInd w:val="0"/>
              <w:spacing w:line="240" w:lineRule="auto"/>
              <w:ind w:firstLine="0"/>
              <w:rPr>
                <w:sz w:val="24"/>
                <w:szCs w:val="24"/>
              </w:rPr>
            </w:pPr>
            <w:r w:rsidRPr="000435D6">
              <w:rPr>
                <w:rFonts w:ascii="宋体" w:eastAsia="宋体" w:hAnsi="宋体"/>
                <w:sz w:val="24"/>
                <w:szCs w:val="24"/>
              </w:rPr>
              <w:t>□</w:t>
            </w:r>
            <w:r w:rsidR="006D1E6E">
              <w:rPr>
                <w:sz w:val="24"/>
                <w:szCs w:val="24"/>
              </w:rPr>
              <w:t>技术转让</w:t>
            </w:r>
            <w:r>
              <w:rPr>
                <w:rFonts w:hint="eastAsia"/>
                <w:sz w:val="24"/>
                <w:szCs w:val="24"/>
              </w:rPr>
              <w:t xml:space="preserve"> </w:t>
            </w:r>
            <w:r w:rsidRPr="000435D6">
              <w:rPr>
                <w:rFonts w:ascii="宋体" w:eastAsia="宋体" w:hAnsi="宋体"/>
                <w:sz w:val="24"/>
                <w:szCs w:val="24"/>
              </w:rPr>
              <w:t>□</w:t>
            </w:r>
            <w:r w:rsidR="006D1E6E">
              <w:rPr>
                <w:sz w:val="24"/>
                <w:szCs w:val="24"/>
              </w:rPr>
              <w:t>技术开发</w:t>
            </w:r>
          </w:p>
          <w:p w:rsidR="006D1E6E" w:rsidRDefault="00E62B57">
            <w:pPr>
              <w:autoSpaceDE/>
              <w:autoSpaceDN/>
              <w:adjustRightInd w:val="0"/>
              <w:spacing w:line="240" w:lineRule="auto"/>
              <w:ind w:firstLine="0"/>
              <w:rPr>
                <w:sz w:val="24"/>
                <w:szCs w:val="24"/>
              </w:rPr>
            </w:pPr>
            <w:r w:rsidRPr="00E62B57">
              <w:rPr>
                <w:rFonts w:ascii="微软雅黑" w:eastAsia="微软雅黑" w:hAnsi="微软雅黑" w:hint="eastAsia"/>
                <w:sz w:val="28"/>
                <w:szCs w:val="28"/>
              </w:rPr>
              <w:t>★</w:t>
            </w:r>
            <w:r w:rsidR="006D1E6E">
              <w:rPr>
                <w:sz w:val="24"/>
                <w:szCs w:val="24"/>
              </w:rPr>
              <w:t>技术服务</w:t>
            </w:r>
            <w:r w:rsidR="000435D6">
              <w:rPr>
                <w:rFonts w:hint="eastAsia"/>
                <w:sz w:val="24"/>
                <w:szCs w:val="24"/>
              </w:rPr>
              <w:t xml:space="preserve"> </w:t>
            </w:r>
            <w:r w:rsidR="000435D6" w:rsidRPr="000435D6">
              <w:rPr>
                <w:rFonts w:ascii="宋体" w:eastAsia="宋体" w:hAnsi="宋体"/>
                <w:sz w:val="24"/>
                <w:szCs w:val="24"/>
              </w:rPr>
              <w:t>□</w:t>
            </w:r>
            <w:r w:rsidR="006D1E6E">
              <w:rPr>
                <w:sz w:val="24"/>
                <w:szCs w:val="24"/>
              </w:rPr>
              <w:t>技术咨询</w:t>
            </w:r>
          </w:p>
          <w:p w:rsidR="000435D6" w:rsidRDefault="000435D6">
            <w:pPr>
              <w:autoSpaceDE/>
              <w:autoSpaceDN/>
              <w:spacing w:line="240" w:lineRule="auto"/>
              <w:ind w:firstLine="0"/>
              <w:rPr>
                <w:sz w:val="24"/>
                <w:szCs w:val="24"/>
              </w:rPr>
            </w:pPr>
            <w:r w:rsidRPr="000435D6">
              <w:rPr>
                <w:rFonts w:ascii="宋体" w:eastAsia="宋体" w:hAnsi="宋体"/>
                <w:sz w:val="24"/>
                <w:szCs w:val="24"/>
              </w:rPr>
              <w:t>□</w:t>
            </w:r>
            <w:r w:rsidR="006D1E6E">
              <w:rPr>
                <w:sz w:val="24"/>
                <w:szCs w:val="24"/>
              </w:rPr>
              <w:t>技术入股</w:t>
            </w:r>
            <w:r>
              <w:rPr>
                <w:rFonts w:hint="eastAsia"/>
                <w:sz w:val="24"/>
                <w:szCs w:val="24"/>
              </w:rPr>
              <w:t xml:space="preserve"> </w:t>
            </w:r>
            <w:r w:rsidRPr="000435D6">
              <w:rPr>
                <w:rFonts w:ascii="宋体" w:eastAsia="宋体" w:hAnsi="宋体"/>
                <w:sz w:val="24"/>
                <w:szCs w:val="24"/>
              </w:rPr>
              <w:t>□</w:t>
            </w:r>
            <w:r w:rsidR="006D1E6E">
              <w:rPr>
                <w:sz w:val="24"/>
                <w:szCs w:val="24"/>
              </w:rPr>
              <w:t>人才培养</w:t>
            </w:r>
          </w:p>
          <w:p w:rsidR="006D1E6E" w:rsidRDefault="000435D6">
            <w:pPr>
              <w:autoSpaceDE/>
              <w:autoSpaceDN/>
              <w:spacing w:line="240" w:lineRule="auto"/>
              <w:ind w:firstLine="0"/>
              <w:rPr>
                <w:b/>
                <w:snapToGrid/>
                <w:kern w:val="2"/>
                <w:sz w:val="24"/>
                <w:szCs w:val="24"/>
              </w:rPr>
            </w:pPr>
            <w:r w:rsidRPr="000435D6">
              <w:rPr>
                <w:rFonts w:ascii="宋体" w:eastAsia="宋体" w:hAnsi="宋体"/>
                <w:sz w:val="24"/>
                <w:szCs w:val="24"/>
              </w:rPr>
              <w:t>□</w:t>
            </w:r>
            <w:r w:rsidR="006D1E6E">
              <w:rPr>
                <w:sz w:val="24"/>
                <w:szCs w:val="24"/>
              </w:rPr>
              <w:t>共建载体</w:t>
            </w:r>
            <w:r w:rsidR="006D1E6E">
              <w:rPr>
                <w:sz w:val="24"/>
                <w:szCs w:val="24"/>
              </w:rPr>
              <w:t xml:space="preserve"> </w:t>
            </w:r>
            <w:r w:rsidRPr="000435D6">
              <w:rPr>
                <w:rFonts w:ascii="宋体" w:eastAsia="宋体" w:hAnsi="宋体"/>
                <w:sz w:val="24"/>
                <w:szCs w:val="24"/>
              </w:rPr>
              <w:t>□</w:t>
            </w:r>
            <w:r w:rsidR="006D1E6E">
              <w:rPr>
                <w:sz w:val="24"/>
                <w:szCs w:val="24"/>
              </w:rPr>
              <w:t>其他</w:t>
            </w:r>
          </w:p>
        </w:tc>
      </w:tr>
      <w:tr w:rsidR="006D1E6E" w:rsidTr="0083524E">
        <w:trPr>
          <w:trHeight w:val="452"/>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8B42C0">
            <w:pPr>
              <w:autoSpaceDE/>
              <w:autoSpaceDN/>
              <w:spacing w:line="240" w:lineRule="auto"/>
              <w:ind w:firstLine="0"/>
              <w:jc w:val="center"/>
              <w:rPr>
                <w:snapToGrid/>
                <w:kern w:val="2"/>
                <w:sz w:val="24"/>
                <w:szCs w:val="24"/>
              </w:rPr>
            </w:pPr>
            <w:r>
              <w:rPr>
                <w:rFonts w:hint="eastAsia"/>
                <w:snapToGrid/>
                <w:kern w:val="2"/>
                <w:sz w:val="24"/>
                <w:szCs w:val="24"/>
              </w:rPr>
              <w:t>技术</w:t>
            </w:r>
            <w:r w:rsidR="006D1E6E">
              <w:rPr>
                <w:snapToGrid/>
                <w:kern w:val="2"/>
                <w:sz w:val="24"/>
                <w:szCs w:val="24"/>
              </w:rPr>
              <w:t>需求描述</w:t>
            </w:r>
          </w:p>
        </w:tc>
        <w:tc>
          <w:tcPr>
            <w:tcW w:w="8224" w:type="dxa"/>
            <w:gridSpan w:val="4"/>
            <w:tcBorders>
              <w:top w:val="single" w:sz="4" w:space="0" w:color="auto"/>
              <w:left w:val="single" w:sz="4" w:space="0" w:color="auto"/>
              <w:bottom w:val="single" w:sz="4" w:space="0" w:color="auto"/>
              <w:right w:val="single" w:sz="4" w:space="0" w:color="auto"/>
            </w:tcBorders>
            <w:vAlign w:val="center"/>
          </w:tcPr>
          <w:p w:rsidR="006D1E6E" w:rsidRPr="00A84F21" w:rsidRDefault="00135C73" w:rsidP="00C957C1">
            <w:pPr>
              <w:autoSpaceDE/>
              <w:autoSpaceDN/>
              <w:spacing w:line="240" w:lineRule="auto"/>
              <w:ind w:firstLine="0"/>
              <w:rPr>
                <w:sz w:val="24"/>
                <w:szCs w:val="24"/>
              </w:rPr>
            </w:pPr>
            <w:r w:rsidRPr="00135C73">
              <w:rPr>
                <w:rFonts w:hint="eastAsia"/>
                <w:sz w:val="24"/>
                <w:szCs w:val="24"/>
              </w:rPr>
              <w:t>希望和有视频分析技术优势的高校合作，成立产学研基地。主要目的：通过对公司产品性能和质量的过程检测的智能化，实现产品各项参数的自动检测、记录和测试报表生成；利用视频分析技术，分析烧嘴的火焰形状、自动判定烧嘴制作和装配质量，并形成质量报表。</w:t>
            </w:r>
            <w:r w:rsidRPr="00135C73">
              <w:rPr>
                <w:rFonts w:hint="eastAsia"/>
                <w:sz w:val="24"/>
                <w:szCs w:val="24"/>
              </w:rPr>
              <w:t xml:space="preserve"> </w:t>
            </w:r>
          </w:p>
        </w:tc>
      </w:tr>
      <w:tr w:rsidR="006D1E6E" w:rsidTr="0083524E">
        <w:trPr>
          <w:trHeight w:val="452"/>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企业介绍</w:t>
            </w:r>
          </w:p>
        </w:tc>
        <w:tc>
          <w:tcPr>
            <w:tcW w:w="8224" w:type="dxa"/>
            <w:gridSpan w:val="4"/>
            <w:tcBorders>
              <w:top w:val="single" w:sz="4" w:space="0" w:color="auto"/>
              <w:left w:val="single" w:sz="4" w:space="0" w:color="auto"/>
              <w:bottom w:val="single" w:sz="4" w:space="0" w:color="auto"/>
              <w:right w:val="single" w:sz="4" w:space="0" w:color="auto"/>
            </w:tcBorders>
            <w:vAlign w:val="center"/>
          </w:tcPr>
          <w:p w:rsidR="006D1E6E" w:rsidRPr="00A84F21" w:rsidRDefault="00135C73" w:rsidP="00135C73">
            <w:pPr>
              <w:autoSpaceDE/>
              <w:autoSpaceDN/>
              <w:spacing w:line="240" w:lineRule="auto"/>
              <w:ind w:firstLine="0"/>
              <w:rPr>
                <w:sz w:val="24"/>
                <w:szCs w:val="24"/>
              </w:rPr>
            </w:pPr>
            <w:r w:rsidRPr="00135C73">
              <w:rPr>
                <w:rFonts w:hint="eastAsia"/>
                <w:sz w:val="24"/>
                <w:szCs w:val="24"/>
              </w:rPr>
              <w:t>振东冶金科技江苏有限公司是从事冶金铸坯质量提升和缺陷清理设备生产的专业公司，尤其是铸坯自动火焰清理装置，感应加热装置专业企业，公司产品已经广泛应用于宝钢、武钢、首钢等国内各大冶金企业，并出口韩国、台湾等国家和地区。为适应公司发展，公司计划在启东生产基地建立产学研基地和电磁技术中心：</w:t>
            </w:r>
          </w:p>
        </w:tc>
      </w:tr>
      <w:tr w:rsidR="00C957C1" w:rsidTr="0083524E">
        <w:trPr>
          <w:trHeight w:val="452"/>
        </w:trPr>
        <w:tc>
          <w:tcPr>
            <w:tcW w:w="1699" w:type="dxa"/>
            <w:tcBorders>
              <w:top w:val="single" w:sz="4" w:space="0" w:color="auto"/>
              <w:left w:val="single" w:sz="4" w:space="0" w:color="auto"/>
              <w:bottom w:val="single" w:sz="4" w:space="0" w:color="auto"/>
              <w:right w:val="single" w:sz="4" w:space="0" w:color="auto"/>
            </w:tcBorders>
            <w:vAlign w:val="center"/>
          </w:tcPr>
          <w:p w:rsidR="00C957C1" w:rsidRDefault="00C957C1">
            <w:pPr>
              <w:autoSpaceDE/>
              <w:autoSpaceDN/>
              <w:spacing w:line="240" w:lineRule="auto"/>
              <w:ind w:firstLine="0"/>
              <w:jc w:val="center"/>
              <w:rPr>
                <w:snapToGrid/>
                <w:kern w:val="2"/>
                <w:sz w:val="24"/>
                <w:szCs w:val="24"/>
              </w:rPr>
            </w:pPr>
            <w:r>
              <w:rPr>
                <w:rFonts w:hint="eastAsia"/>
                <w:snapToGrid/>
                <w:kern w:val="2"/>
                <w:sz w:val="24"/>
                <w:szCs w:val="24"/>
              </w:rPr>
              <w:t>拟投入资金（万元）</w:t>
            </w:r>
          </w:p>
        </w:tc>
        <w:tc>
          <w:tcPr>
            <w:tcW w:w="3968" w:type="dxa"/>
            <w:tcBorders>
              <w:top w:val="single" w:sz="4" w:space="0" w:color="auto"/>
              <w:left w:val="single" w:sz="4" w:space="0" w:color="auto"/>
              <w:bottom w:val="single" w:sz="4" w:space="0" w:color="auto"/>
              <w:right w:val="single" w:sz="4" w:space="0" w:color="auto"/>
            </w:tcBorders>
            <w:vAlign w:val="center"/>
          </w:tcPr>
          <w:p w:rsidR="00C957C1" w:rsidRPr="00A84F21" w:rsidRDefault="00C957C1" w:rsidP="004B044E">
            <w:pPr>
              <w:autoSpaceDE/>
              <w:autoSpaceDN/>
              <w:spacing w:line="240" w:lineRule="auto"/>
              <w:ind w:firstLine="0"/>
              <w:rPr>
                <w:sz w:val="24"/>
                <w:szCs w:val="24"/>
              </w:rPr>
            </w:pPr>
            <w:r>
              <w:rPr>
                <w:rFonts w:hint="eastAsia"/>
                <w:sz w:val="24"/>
                <w:szCs w:val="24"/>
              </w:rPr>
              <w:t>2</w:t>
            </w:r>
            <w:r>
              <w:rPr>
                <w:rFonts w:hint="eastAsia"/>
                <w:sz w:val="24"/>
                <w:szCs w:val="24"/>
              </w:rPr>
              <w:t>00</w:t>
            </w:r>
          </w:p>
        </w:tc>
        <w:tc>
          <w:tcPr>
            <w:tcW w:w="1222" w:type="dxa"/>
            <w:tcBorders>
              <w:top w:val="single" w:sz="4" w:space="0" w:color="auto"/>
              <w:left w:val="single" w:sz="4" w:space="0" w:color="auto"/>
              <w:bottom w:val="single" w:sz="4" w:space="0" w:color="auto"/>
              <w:right w:val="single" w:sz="4" w:space="0" w:color="auto"/>
            </w:tcBorders>
            <w:vAlign w:val="center"/>
          </w:tcPr>
          <w:p w:rsidR="00C957C1" w:rsidRPr="00A84F21" w:rsidRDefault="00C957C1" w:rsidP="004B044E">
            <w:pPr>
              <w:autoSpaceDE/>
              <w:autoSpaceDN/>
              <w:spacing w:line="240" w:lineRule="auto"/>
              <w:ind w:firstLine="0"/>
              <w:rPr>
                <w:sz w:val="24"/>
                <w:szCs w:val="24"/>
              </w:rPr>
            </w:pPr>
            <w:r>
              <w:rPr>
                <w:rFonts w:hint="eastAsia"/>
                <w:sz w:val="24"/>
                <w:szCs w:val="24"/>
              </w:rPr>
              <w:t>解决期限</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C957C1" w:rsidRDefault="00C957C1" w:rsidP="004B044E">
            <w:pPr>
              <w:autoSpaceDE/>
              <w:autoSpaceDN/>
              <w:spacing w:line="240" w:lineRule="auto"/>
              <w:ind w:firstLine="0"/>
              <w:rPr>
                <w:rFonts w:hint="eastAsia"/>
                <w:sz w:val="24"/>
                <w:szCs w:val="24"/>
              </w:rPr>
            </w:pPr>
            <w:r>
              <w:rPr>
                <w:rFonts w:hint="eastAsia"/>
                <w:sz w:val="24"/>
                <w:szCs w:val="24"/>
              </w:rPr>
              <w:t>自</w:t>
            </w:r>
            <w:r>
              <w:rPr>
                <w:rFonts w:hint="eastAsia"/>
                <w:sz w:val="24"/>
                <w:szCs w:val="24"/>
              </w:rPr>
              <w:t xml:space="preserve"> 2020 </w:t>
            </w:r>
            <w:r>
              <w:rPr>
                <w:rFonts w:hint="eastAsia"/>
                <w:sz w:val="24"/>
                <w:szCs w:val="24"/>
              </w:rPr>
              <w:t>年</w:t>
            </w:r>
            <w:r>
              <w:rPr>
                <w:rFonts w:hint="eastAsia"/>
                <w:sz w:val="24"/>
                <w:szCs w:val="24"/>
              </w:rPr>
              <w:t xml:space="preserve">6 </w:t>
            </w:r>
            <w:r>
              <w:rPr>
                <w:rFonts w:hint="eastAsia"/>
                <w:sz w:val="24"/>
                <w:szCs w:val="24"/>
              </w:rPr>
              <w:t>月</w:t>
            </w:r>
          </w:p>
          <w:p w:rsidR="00C957C1" w:rsidRPr="00A84F21" w:rsidRDefault="00C957C1" w:rsidP="004B044E">
            <w:pPr>
              <w:autoSpaceDE/>
              <w:autoSpaceDN/>
              <w:spacing w:line="240" w:lineRule="auto"/>
              <w:ind w:firstLine="0"/>
              <w:rPr>
                <w:sz w:val="24"/>
                <w:szCs w:val="24"/>
              </w:rPr>
            </w:pPr>
            <w:r>
              <w:rPr>
                <w:rFonts w:hint="eastAsia"/>
                <w:sz w:val="24"/>
                <w:szCs w:val="24"/>
              </w:rPr>
              <w:t>至</w:t>
            </w:r>
            <w:r>
              <w:rPr>
                <w:rFonts w:hint="eastAsia"/>
                <w:sz w:val="24"/>
                <w:szCs w:val="24"/>
              </w:rPr>
              <w:t xml:space="preserve">2022 </w:t>
            </w:r>
            <w:r>
              <w:rPr>
                <w:rFonts w:hint="eastAsia"/>
                <w:sz w:val="24"/>
                <w:szCs w:val="24"/>
              </w:rPr>
              <w:t>年</w:t>
            </w:r>
            <w:r>
              <w:rPr>
                <w:rFonts w:hint="eastAsia"/>
                <w:sz w:val="24"/>
                <w:szCs w:val="24"/>
              </w:rPr>
              <w:t xml:space="preserve"> 6 </w:t>
            </w:r>
            <w:r>
              <w:rPr>
                <w:rFonts w:hint="eastAsia"/>
                <w:sz w:val="24"/>
                <w:szCs w:val="24"/>
              </w:rPr>
              <w:t>月</w:t>
            </w:r>
          </w:p>
        </w:tc>
      </w:tr>
      <w:tr w:rsidR="00C957C1"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C957C1" w:rsidRDefault="00C957C1">
            <w:pPr>
              <w:autoSpaceDE/>
              <w:autoSpaceDN/>
              <w:spacing w:line="240" w:lineRule="auto"/>
              <w:ind w:firstLine="0"/>
              <w:jc w:val="center"/>
              <w:rPr>
                <w:snapToGrid/>
                <w:kern w:val="2"/>
                <w:sz w:val="24"/>
                <w:szCs w:val="24"/>
              </w:rPr>
            </w:pPr>
            <w:r>
              <w:rPr>
                <w:rFonts w:hint="eastAsia"/>
                <w:snapToGrid/>
                <w:kern w:val="2"/>
                <w:sz w:val="24"/>
                <w:szCs w:val="24"/>
              </w:rPr>
              <w:t>项目</w:t>
            </w:r>
            <w:r>
              <w:rPr>
                <w:snapToGrid/>
                <w:kern w:val="2"/>
                <w:sz w:val="24"/>
                <w:szCs w:val="24"/>
              </w:rPr>
              <w:t>负责人</w:t>
            </w:r>
          </w:p>
        </w:tc>
        <w:tc>
          <w:tcPr>
            <w:tcW w:w="3968" w:type="dxa"/>
            <w:tcBorders>
              <w:top w:val="single" w:sz="4" w:space="0" w:color="auto"/>
              <w:left w:val="single" w:sz="4" w:space="0" w:color="auto"/>
              <w:bottom w:val="single" w:sz="4" w:space="0" w:color="auto"/>
              <w:right w:val="single" w:sz="4" w:space="0" w:color="auto"/>
            </w:tcBorders>
            <w:vAlign w:val="center"/>
          </w:tcPr>
          <w:p w:rsidR="00C957C1" w:rsidRDefault="00C957C1" w:rsidP="004B044E">
            <w:pPr>
              <w:autoSpaceDE/>
              <w:autoSpaceDN/>
              <w:snapToGrid/>
              <w:spacing w:line="240" w:lineRule="auto"/>
              <w:ind w:firstLine="0"/>
              <w:rPr>
                <w:b/>
                <w:snapToGrid/>
                <w:kern w:val="2"/>
                <w:sz w:val="24"/>
                <w:szCs w:val="24"/>
              </w:rPr>
            </w:pPr>
            <w:r>
              <w:rPr>
                <w:rFonts w:hint="eastAsia"/>
                <w:b/>
                <w:snapToGrid/>
                <w:kern w:val="2"/>
                <w:sz w:val="24"/>
                <w:szCs w:val="24"/>
              </w:rPr>
              <w:t>张永强</w:t>
            </w:r>
          </w:p>
        </w:tc>
        <w:tc>
          <w:tcPr>
            <w:tcW w:w="1222" w:type="dxa"/>
            <w:tcBorders>
              <w:top w:val="single" w:sz="4" w:space="0" w:color="auto"/>
              <w:left w:val="single" w:sz="4" w:space="0" w:color="auto"/>
              <w:bottom w:val="single" w:sz="4" w:space="0" w:color="auto"/>
              <w:right w:val="single" w:sz="4" w:space="0" w:color="auto"/>
            </w:tcBorders>
            <w:vAlign w:val="center"/>
          </w:tcPr>
          <w:p w:rsidR="00C957C1" w:rsidRDefault="00C957C1" w:rsidP="004B044E">
            <w:pPr>
              <w:autoSpaceDE/>
              <w:autoSpaceDN/>
              <w:snapToGrid/>
              <w:spacing w:line="240" w:lineRule="auto"/>
              <w:ind w:firstLine="0"/>
              <w:jc w:val="center"/>
              <w:rPr>
                <w:b/>
                <w:snapToGrid/>
                <w:kern w:val="2"/>
                <w:sz w:val="24"/>
                <w:szCs w:val="24"/>
              </w:rPr>
            </w:pPr>
            <w:r>
              <w:rPr>
                <w:b/>
                <w:snapToGrid/>
                <w:kern w:val="2"/>
                <w:sz w:val="24"/>
                <w:szCs w:val="24"/>
              </w:rPr>
              <w:t>职务</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C957C1" w:rsidRDefault="00C957C1" w:rsidP="004B044E">
            <w:pPr>
              <w:autoSpaceDE/>
              <w:autoSpaceDN/>
              <w:snapToGrid/>
              <w:spacing w:line="240" w:lineRule="auto"/>
              <w:ind w:firstLine="0"/>
              <w:rPr>
                <w:b/>
                <w:snapToGrid/>
                <w:kern w:val="2"/>
                <w:sz w:val="24"/>
                <w:szCs w:val="24"/>
              </w:rPr>
            </w:pPr>
            <w:r>
              <w:rPr>
                <w:rFonts w:hint="eastAsia"/>
                <w:b/>
                <w:snapToGrid/>
                <w:kern w:val="2"/>
                <w:sz w:val="24"/>
                <w:szCs w:val="24"/>
              </w:rPr>
              <w:t>主任</w:t>
            </w:r>
          </w:p>
        </w:tc>
      </w:tr>
      <w:tr w:rsidR="00C957C1"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C957C1" w:rsidRDefault="00C957C1">
            <w:pPr>
              <w:autoSpaceDE/>
              <w:autoSpaceDN/>
              <w:spacing w:line="240" w:lineRule="auto"/>
              <w:ind w:firstLine="0"/>
              <w:jc w:val="center"/>
              <w:rPr>
                <w:snapToGrid/>
                <w:kern w:val="2"/>
                <w:sz w:val="24"/>
                <w:szCs w:val="24"/>
              </w:rPr>
            </w:pPr>
            <w:r>
              <w:rPr>
                <w:snapToGrid/>
                <w:kern w:val="2"/>
                <w:sz w:val="24"/>
                <w:szCs w:val="24"/>
              </w:rPr>
              <w:t>邮箱</w:t>
            </w:r>
          </w:p>
        </w:tc>
        <w:tc>
          <w:tcPr>
            <w:tcW w:w="3968" w:type="dxa"/>
            <w:tcBorders>
              <w:top w:val="single" w:sz="4" w:space="0" w:color="auto"/>
              <w:left w:val="single" w:sz="4" w:space="0" w:color="auto"/>
              <w:bottom w:val="single" w:sz="4" w:space="0" w:color="auto"/>
              <w:right w:val="single" w:sz="4" w:space="0" w:color="auto"/>
            </w:tcBorders>
            <w:vAlign w:val="center"/>
          </w:tcPr>
          <w:p w:rsidR="00C957C1" w:rsidRDefault="00C957C1" w:rsidP="004B044E">
            <w:pPr>
              <w:autoSpaceDE/>
              <w:autoSpaceDN/>
              <w:snapToGrid/>
              <w:spacing w:line="240" w:lineRule="auto"/>
              <w:ind w:firstLine="0"/>
              <w:rPr>
                <w:rFonts w:hint="eastAsia"/>
                <w:b/>
                <w:snapToGrid/>
                <w:kern w:val="2"/>
                <w:sz w:val="24"/>
                <w:szCs w:val="24"/>
              </w:rPr>
            </w:pPr>
            <w:r>
              <w:rPr>
                <w:rFonts w:hint="eastAsia"/>
                <w:b/>
                <w:snapToGrid/>
                <w:kern w:val="2"/>
                <w:sz w:val="24"/>
                <w:szCs w:val="24"/>
              </w:rPr>
              <w:t>zhangyq@donsern.com</w:t>
            </w:r>
          </w:p>
        </w:tc>
        <w:tc>
          <w:tcPr>
            <w:tcW w:w="1222" w:type="dxa"/>
            <w:tcBorders>
              <w:top w:val="single" w:sz="4" w:space="0" w:color="auto"/>
              <w:left w:val="single" w:sz="4" w:space="0" w:color="auto"/>
              <w:bottom w:val="single" w:sz="4" w:space="0" w:color="auto"/>
              <w:right w:val="single" w:sz="4" w:space="0" w:color="auto"/>
            </w:tcBorders>
            <w:vAlign w:val="center"/>
          </w:tcPr>
          <w:p w:rsidR="00C957C1" w:rsidRDefault="00C957C1" w:rsidP="004B044E">
            <w:pPr>
              <w:autoSpaceDE/>
              <w:autoSpaceDN/>
              <w:snapToGrid/>
              <w:spacing w:line="240" w:lineRule="auto"/>
              <w:ind w:firstLine="0"/>
              <w:jc w:val="center"/>
              <w:rPr>
                <w:b/>
                <w:snapToGrid/>
                <w:kern w:val="2"/>
                <w:sz w:val="24"/>
                <w:szCs w:val="24"/>
              </w:rPr>
            </w:pPr>
            <w:r>
              <w:rPr>
                <w:b/>
                <w:snapToGrid/>
                <w:kern w:val="2"/>
                <w:sz w:val="24"/>
                <w:szCs w:val="24"/>
              </w:rPr>
              <w:t>手机</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C957C1" w:rsidRDefault="00C957C1" w:rsidP="004B044E">
            <w:pPr>
              <w:autoSpaceDE/>
              <w:autoSpaceDN/>
              <w:snapToGrid/>
              <w:spacing w:line="240" w:lineRule="auto"/>
              <w:ind w:firstLine="0"/>
              <w:rPr>
                <w:b/>
                <w:snapToGrid/>
                <w:kern w:val="2"/>
                <w:sz w:val="24"/>
                <w:szCs w:val="24"/>
              </w:rPr>
            </w:pPr>
            <w:r>
              <w:rPr>
                <w:rFonts w:hint="eastAsia"/>
                <w:b/>
                <w:snapToGrid/>
                <w:kern w:val="2"/>
                <w:sz w:val="24"/>
                <w:szCs w:val="24"/>
              </w:rPr>
              <w:t>13816684931</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联系人</w:t>
            </w:r>
          </w:p>
        </w:tc>
        <w:tc>
          <w:tcPr>
            <w:tcW w:w="3968"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rPr>
                <w:b/>
                <w:snapToGrid/>
                <w:kern w:val="2"/>
                <w:sz w:val="24"/>
                <w:szCs w:val="24"/>
              </w:rPr>
            </w:pPr>
          </w:p>
        </w:tc>
        <w:tc>
          <w:tcPr>
            <w:tcW w:w="1222"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jc w:val="center"/>
              <w:rPr>
                <w:b/>
                <w:snapToGrid/>
                <w:kern w:val="2"/>
                <w:sz w:val="24"/>
                <w:szCs w:val="24"/>
              </w:rPr>
            </w:pPr>
            <w:r>
              <w:rPr>
                <w:b/>
                <w:snapToGrid/>
                <w:kern w:val="2"/>
                <w:sz w:val="24"/>
                <w:szCs w:val="24"/>
              </w:rPr>
              <w:t>职务</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rPr>
                <w:b/>
                <w:snapToGrid/>
                <w:kern w:val="2"/>
                <w:sz w:val="24"/>
                <w:szCs w:val="24"/>
              </w:rPr>
            </w:pP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手机</w:t>
            </w:r>
          </w:p>
        </w:tc>
        <w:tc>
          <w:tcPr>
            <w:tcW w:w="3968"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rPr>
                <w:b/>
                <w:snapToGrid/>
                <w:kern w:val="2"/>
                <w:sz w:val="24"/>
                <w:szCs w:val="24"/>
              </w:rPr>
            </w:pPr>
          </w:p>
        </w:tc>
        <w:tc>
          <w:tcPr>
            <w:tcW w:w="1222"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jc w:val="center"/>
              <w:rPr>
                <w:b/>
                <w:snapToGrid/>
                <w:kern w:val="2"/>
                <w:sz w:val="24"/>
                <w:szCs w:val="24"/>
              </w:rPr>
            </w:pPr>
            <w:r>
              <w:rPr>
                <w:b/>
                <w:snapToGrid/>
                <w:kern w:val="2"/>
                <w:sz w:val="24"/>
                <w:szCs w:val="24"/>
              </w:rPr>
              <w:t>邮箱</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rPr>
                <w:b/>
                <w:snapToGrid/>
                <w:kern w:val="2"/>
                <w:sz w:val="24"/>
                <w:szCs w:val="24"/>
              </w:rPr>
            </w:pPr>
          </w:p>
        </w:tc>
      </w:tr>
    </w:tbl>
    <w:p w:rsidR="001653E9" w:rsidRDefault="001653E9" w:rsidP="001653E9">
      <w:pPr>
        <w:autoSpaceDE/>
        <w:autoSpaceDN/>
        <w:adjustRightInd w:val="0"/>
        <w:spacing w:line="240" w:lineRule="atLeast"/>
        <w:ind w:firstLine="0"/>
        <w:jc w:val="center"/>
        <w:rPr>
          <w:rFonts w:eastAsia="方正小标宋_GBK"/>
          <w:sz w:val="36"/>
          <w:szCs w:val="36"/>
        </w:rPr>
      </w:pPr>
    </w:p>
    <w:sectPr w:rsidR="001653E9" w:rsidSect="00135C73">
      <w:pgSz w:w="11906" w:h="16838"/>
      <w:pgMar w:top="1134" w:right="1418" w:bottom="1134"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B45" w:rsidRDefault="005B4B45">
      <w:r>
        <w:separator/>
      </w:r>
    </w:p>
  </w:endnote>
  <w:endnote w:type="continuationSeparator" w:id="0">
    <w:p w:rsidR="005B4B45" w:rsidRDefault="005B4B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汉鼎简大宋">
    <w:altName w:val="宋体"/>
    <w:charset w:val="86"/>
    <w:family w:val="modern"/>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B45" w:rsidRDefault="005B4B45">
      <w:r>
        <w:separator/>
      </w:r>
    </w:p>
  </w:footnote>
  <w:footnote w:type="continuationSeparator" w:id="0">
    <w:p w:rsidR="005B4B45" w:rsidRDefault="005B4B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attachedTemplate r:id="rId1"/>
  <w:defaultTabStop w:val="0"/>
  <w:evenAndOddHeaders/>
  <w:drawingGridHorizontalSpacing w:val="160"/>
  <w:drawingGridVerticalSpacing w:val="295"/>
  <w:displayHorizontalDrawingGridEvery w:val="0"/>
  <w:displayVerticalDrawingGridEvery w:val="2"/>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0713E6"/>
    <w:rsid w:val="000024B5"/>
    <w:rsid w:val="00002B01"/>
    <w:rsid w:val="00004708"/>
    <w:rsid w:val="00005B82"/>
    <w:rsid w:val="00006F59"/>
    <w:rsid w:val="00012187"/>
    <w:rsid w:val="00014243"/>
    <w:rsid w:val="000173CE"/>
    <w:rsid w:val="00017EDB"/>
    <w:rsid w:val="0002084B"/>
    <w:rsid w:val="00020FC4"/>
    <w:rsid w:val="00025232"/>
    <w:rsid w:val="00026094"/>
    <w:rsid w:val="00027048"/>
    <w:rsid w:val="00031839"/>
    <w:rsid w:val="00031FFC"/>
    <w:rsid w:val="000323EF"/>
    <w:rsid w:val="00035094"/>
    <w:rsid w:val="00035546"/>
    <w:rsid w:val="00037049"/>
    <w:rsid w:val="000406E7"/>
    <w:rsid w:val="00041BA7"/>
    <w:rsid w:val="000435D6"/>
    <w:rsid w:val="00044C19"/>
    <w:rsid w:val="00047970"/>
    <w:rsid w:val="00047C06"/>
    <w:rsid w:val="00053F9A"/>
    <w:rsid w:val="00054A23"/>
    <w:rsid w:val="000557A3"/>
    <w:rsid w:val="00055A9E"/>
    <w:rsid w:val="000605EF"/>
    <w:rsid w:val="00061913"/>
    <w:rsid w:val="00062EF2"/>
    <w:rsid w:val="00063DC1"/>
    <w:rsid w:val="00064AAA"/>
    <w:rsid w:val="000713E6"/>
    <w:rsid w:val="00081F97"/>
    <w:rsid w:val="000830E7"/>
    <w:rsid w:val="0009732E"/>
    <w:rsid w:val="000A0B39"/>
    <w:rsid w:val="000A352E"/>
    <w:rsid w:val="000A7206"/>
    <w:rsid w:val="000A7A7A"/>
    <w:rsid w:val="000B3943"/>
    <w:rsid w:val="000B5614"/>
    <w:rsid w:val="000C0044"/>
    <w:rsid w:val="000C14ED"/>
    <w:rsid w:val="000C7D7E"/>
    <w:rsid w:val="000D1C3F"/>
    <w:rsid w:val="000D24FB"/>
    <w:rsid w:val="000D30B1"/>
    <w:rsid w:val="000D477D"/>
    <w:rsid w:val="000D6824"/>
    <w:rsid w:val="000E0ADE"/>
    <w:rsid w:val="000E21CD"/>
    <w:rsid w:val="000E264D"/>
    <w:rsid w:val="000E3005"/>
    <w:rsid w:val="000E317E"/>
    <w:rsid w:val="000E4765"/>
    <w:rsid w:val="000E7494"/>
    <w:rsid w:val="000F1DBB"/>
    <w:rsid w:val="000F2144"/>
    <w:rsid w:val="00111046"/>
    <w:rsid w:val="00111F2D"/>
    <w:rsid w:val="001121C3"/>
    <w:rsid w:val="001153C6"/>
    <w:rsid w:val="00121CAD"/>
    <w:rsid w:val="00121CDB"/>
    <w:rsid w:val="00122659"/>
    <w:rsid w:val="0012521B"/>
    <w:rsid w:val="00130E74"/>
    <w:rsid w:val="001328FE"/>
    <w:rsid w:val="00135C73"/>
    <w:rsid w:val="00136293"/>
    <w:rsid w:val="00141238"/>
    <w:rsid w:val="001422A2"/>
    <w:rsid w:val="001433F7"/>
    <w:rsid w:val="0014587A"/>
    <w:rsid w:val="001505F8"/>
    <w:rsid w:val="001567AD"/>
    <w:rsid w:val="00156CE6"/>
    <w:rsid w:val="001622DA"/>
    <w:rsid w:val="00163BEE"/>
    <w:rsid w:val="001653E9"/>
    <w:rsid w:val="001674A5"/>
    <w:rsid w:val="00182582"/>
    <w:rsid w:val="001827F4"/>
    <w:rsid w:val="00184048"/>
    <w:rsid w:val="0018721D"/>
    <w:rsid w:val="00194A1F"/>
    <w:rsid w:val="001954ED"/>
    <w:rsid w:val="001B0F62"/>
    <w:rsid w:val="001B1AA0"/>
    <w:rsid w:val="001B7AE5"/>
    <w:rsid w:val="001C1D63"/>
    <w:rsid w:val="001C4C95"/>
    <w:rsid w:val="001C7D5A"/>
    <w:rsid w:val="001D0169"/>
    <w:rsid w:val="001D6A33"/>
    <w:rsid w:val="001D6DC5"/>
    <w:rsid w:val="001E0393"/>
    <w:rsid w:val="001E1127"/>
    <w:rsid w:val="001E2E1D"/>
    <w:rsid w:val="001E77A4"/>
    <w:rsid w:val="001F27CD"/>
    <w:rsid w:val="0020274B"/>
    <w:rsid w:val="00207A20"/>
    <w:rsid w:val="00212E59"/>
    <w:rsid w:val="002148B9"/>
    <w:rsid w:val="0022007A"/>
    <w:rsid w:val="00220C0F"/>
    <w:rsid w:val="00222F78"/>
    <w:rsid w:val="00224D54"/>
    <w:rsid w:val="00225316"/>
    <w:rsid w:val="00233CE2"/>
    <w:rsid w:val="00241C26"/>
    <w:rsid w:val="0024496C"/>
    <w:rsid w:val="002466F8"/>
    <w:rsid w:val="0024783C"/>
    <w:rsid w:val="00253BE9"/>
    <w:rsid w:val="00254AE1"/>
    <w:rsid w:val="00261B97"/>
    <w:rsid w:val="00270C6D"/>
    <w:rsid w:val="00275E24"/>
    <w:rsid w:val="0028216E"/>
    <w:rsid w:val="00285EF6"/>
    <w:rsid w:val="00290148"/>
    <w:rsid w:val="00292F0E"/>
    <w:rsid w:val="002A3112"/>
    <w:rsid w:val="002A34EC"/>
    <w:rsid w:val="002B06D9"/>
    <w:rsid w:val="002B4740"/>
    <w:rsid w:val="002B7D3C"/>
    <w:rsid w:val="002D23B7"/>
    <w:rsid w:val="002D522B"/>
    <w:rsid w:val="002D5363"/>
    <w:rsid w:val="002D5935"/>
    <w:rsid w:val="002D71A4"/>
    <w:rsid w:val="002D77FA"/>
    <w:rsid w:val="002E1015"/>
    <w:rsid w:val="002F1626"/>
    <w:rsid w:val="002F204A"/>
    <w:rsid w:val="002F28FC"/>
    <w:rsid w:val="002F2FE9"/>
    <w:rsid w:val="002F5E68"/>
    <w:rsid w:val="003013EF"/>
    <w:rsid w:val="00303EB1"/>
    <w:rsid w:val="00305D22"/>
    <w:rsid w:val="00306BF2"/>
    <w:rsid w:val="003134AF"/>
    <w:rsid w:val="0031605C"/>
    <w:rsid w:val="003164A9"/>
    <w:rsid w:val="00317D8F"/>
    <w:rsid w:val="00323AF0"/>
    <w:rsid w:val="003257B2"/>
    <w:rsid w:val="00327B9B"/>
    <w:rsid w:val="00337491"/>
    <w:rsid w:val="003403E7"/>
    <w:rsid w:val="003447BB"/>
    <w:rsid w:val="003476C9"/>
    <w:rsid w:val="00347FDC"/>
    <w:rsid w:val="0035073D"/>
    <w:rsid w:val="003512AB"/>
    <w:rsid w:val="00353A25"/>
    <w:rsid w:val="00355689"/>
    <w:rsid w:val="00357492"/>
    <w:rsid w:val="003620F0"/>
    <w:rsid w:val="00363A10"/>
    <w:rsid w:val="00370CAE"/>
    <w:rsid w:val="00376343"/>
    <w:rsid w:val="00376C33"/>
    <w:rsid w:val="00380733"/>
    <w:rsid w:val="00392DE5"/>
    <w:rsid w:val="00397045"/>
    <w:rsid w:val="003A1DF2"/>
    <w:rsid w:val="003A45AA"/>
    <w:rsid w:val="003A7F70"/>
    <w:rsid w:val="003B1E40"/>
    <w:rsid w:val="003B7DAE"/>
    <w:rsid w:val="003C1E3A"/>
    <w:rsid w:val="003C25AC"/>
    <w:rsid w:val="003C4463"/>
    <w:rsid w:val="003C7C3C"/>
    <w:rsid w:val="003D2C10"/>
    <w:rsid w:val="003D4127"/>
    <w:rsid w:val="003D4331"/>
    <w:rsid w:val="003D48BF"/>
    <w:rsid w:val="003D4FED"/>
    <w:rsid w:val="003D6497"/>
    <w:rsid w:val="003E03F4"/>
    <w:rsid w:val="003E1F00"/>
    <w:rsid w:val="003E662B"/>
    <w:rsid w:val="003F0AB8"/>
    <w:rsid w:val="003F69ED"/>
    <w:rsid w:val="003F6A3D"/>
    <w:rsid w:val="003F6C46"/>
    <w:rsid w:val="0040026C"/>
    <w:rsid w:val="00402B27"/>
    <w:rsid w:val="004113BF"/>
    <w:rsid w:val="004126C3"/>
    <w:rsid w:val="0041426B"/>
    <w:rsid w:val="004245EA"/>
    <w:rsid w:val="00433738"/>
    <w:rsid w:val="004415A2"/>
    <w:rsid w:val="004436FB"/>
    <w:rsid w:val="004448BA"/>
    <w:rsid w:val="00455463"/>
    <w:rsid w:val="00457EF9"/>
    <w:rsid w:val="00463621"/>
    <w:rsid w:val="0046540B"/>
    <w:rsid w:val="00466555"/>
    <w:rsid w:val="0047010F"/>
    <w:rsid w:val="00471EA1"/>
    <w:rsid w:val="0047221A"/>
    <w:rsid w:val="00473A24"/>
    <w:rsid w:val="00477B02"/>
    <w:rsid w:val="0048447F"/>
    <w:rsid w:val="00484BC5"/>
    <w:rsid w:val="0048653F"/>
    <w:rsid w:val="004A0297"/>
    <w:rsid w:val="004A2512"/>
    <w:rsid w:val="004A582C"/>
    <w:rsid w:val="004B0E6F"/>
    <w:rsid w:val="004B3804"/>
    <w:rsid w:val="004B3F87"/>
    <w:rsid w:val="004B4CAE"/>
    <w:rsid w:val="004B58BF"/>
    <w:rsid w:val="004B7670"/>
    <w:rsid w:val="004C0E40"/>
    <w:rsid w:val="004C26E0"/>
    <w:rsid w:val="004D4DDE"/>
    <w:rsid w:val="004D6251"/>
    <w:rsid w:val="004D64F6"/>
    <w:rsid w:val="004D7A18"/>
    <w:rsid w:val="004E1D74"/>
    <w:rsid w:val="004E55D2"/>
    <w:rsid w:val="004E6BDA"/>
    <w:rsid w:val="004F0412"/>
    <w:rsid w:val="004F0D90"/>
    <w:rsid w:val="004F368E"/>
    <w:rsid w:val="004F4BBB"/>
    <w:rsid w:val="004F4F1F"/>
    <w:rsid w:val="0050141E"/>
    <w:rsid w:val="00505F92"/>
    <w:rsid w:val="00506081"/>
    <w:rsid w:val="00507E3E"/>
    <w:rsid w:val="00516C84"/>
    <w:rsid w:val="0053069E"/>
    <w:rsid w:val="00535598"/>
    <w:rsid w:val="005418DD"/>
    <w:rsid w:val="00542355"/>
    <w:rsid w:val="00542E33"/>
    <w:rsid w:val="00550B76"/>
    <w:rsid w:val="00550D3D"/>
    <w:rsid w:val="0055378B"/>
    <w:rsid w:val="00555422"/>
    <w:rsid w:val="005556A2"/>
    <w:rsid w:val="00555802"/>
    <w:rsid w:val="00556CF0"/>
    <w:rsid w:val="00557D74"/>
    <w:rsid w:val="00562CDD"/>
    <w:rsid w:val="00567F56"/>
    <w:rsid w:val="005737DC"/>
    <w:rsid w:val="00574009"/>
    <w:rsid w:val="00581C05"/>
    <w:rsid w:val="00586153"/>
    <w:rsid w:val="00586B41"/>
    <w:rsid w:val="00586D46"/>
    <w:rsid w:val="00586E72"/>
    <w:rsid w:val="0058778A"/>
    <w:rsid w:val="00587EF1"/>
    <w:rsid w:val="00590DA9"/>
    <w:rsid w:val="00594D6B"/>
    <w:rsid w:val="005966AB"/>
    <w:rsid w:val="00596C8D"/>
    <w:rsid w:val="005A1D3B"/>
    <w:rsid w:val="005A627C"/>
    <w:rsid w:val="005B0BBF"/>
    <w:rsid w:val="005B18A9"/>
    <w:rsid w:val="005B2CDA"/>
    <w:rsid w:val="005B2F84"/>
    <w:rsid w:val="005B4B45"/>
    <w:rsid w:val="005B5A64"/>
    <w:rsid w:val="005C58CA"/>
    <w:rsid w:val="005C5A3A"/>
    <w:rsid w:val="005C5EAD"/>
    <w:rsid w:val="005C6FAC"/>
    <w:rsid w:val="005D5186"/>
    <w:rsid w:val="005D7B3C"/>
    <w:rsid w:val="005E29F0"/>
    <w:rsid w:val="005F356D"/>
    <w:rsid w:val="005F72EA"/>
    <w:rsid w:val="0061317A"/>
    <w:rsid w:val="006175C1"/>
    <w:rsid w:val="00624B94"/>
    <w:rsid w:val="00627A8A"/>
    <w:rsid w:val="00632894"/>
    <w:rsid w:val="006433AA"/>
    <w:rsid w:val="00643661"/>
    <w:rsid w:val="00647CC0"/>
    <w:rsid w:val="0065025F"/>
    <w:rsid w:val="0065087B"/>
    <w:rsid w:val="00664CCE"/>
    <w:rsid w:val="0067058F"/>
    <w:rsid w:val="00687C38"/>
    <w:rsid w:val="006919AC"/>
    <w:rsid w:val="006920EB"/>
    <w:rsid w:val="006925E0"/>
    <w:rsid w:val="00696A24"/>
    <w:rsid w:val="006A4321"/>
    <w:rsid w:val="006A6B44"/>
    <w:rsid w:val="006B2A6D"/>
    <w:rsid w:val="006C2172"/>
    <w:rsid w:val="006C3220"/>
    <w:rsid w:val="006C535D"/>
    <w:rsid w:val="006D043A"/>
    <w:rsid w:val="006D1067"/>
    <w:rsid w:val="006D1E6E"/>
    <w:rsid w:val="006D4D6C"/>
    <w:rsid w:val="006D63EA"/>
    <w:rsid w:val="006D6D16"/>
    <w:rsid w:val="006E0431"/>
    <w:rsid w:val="006E2AEC"/>
    <w:rsid w:val="006E3E4D"/>
    <w:rsid w:val="006E435C"/>
    <w:rsid w:val="006E6761"/>
    <w:rsid w:val="006F342D"/>
    <w:rsid w:val="006F703F"/>
    <w:rsid w:val="00701AB1"/>
    <w:rsid w:val="0070456A"/>
    <w:rsid w:val="00704A68"/>
    <w:rsid w:val="00707D6F"/>
    <w:rsid w:val="0071173F"/>
    <w:rsid w:val="0071220E"/>
    <w:rsid w:val="00712934"/>
    <w:rsid w:val="00713938"/>
    <w:rsid w:val="0071584C"/>
    <w:rsid w:val="007158CE"/>
    <w:rsid w:val="00715D38"/>
    <w:rsid w:val="00716ECF"/>
    <w:rsid w:val="0072076B"/>
    <w:rsid w:val="00722E8B"/>
    <w:rsid w:val="0072623A"/>
    <w:rsid w:val="00731EE9"/>
    <w:rsid w:val="00736D1C"/>
    <w:rsid w:val="0074347F"/>
    <w:rsid w:val="00743BC9"/>
    <w:rsid w:val="007449C6"/>
    <w:rsid w:val="007471F9"/>
    <w:rsid w:val="00751FDE"/>
    <w:rsid w:val="0075246D"/>
    <w:rsid w:val="00755927"/>
    <w:rsid w:val="00757306"/>
    <w:rsid w:val="007621D3"/>
    <w:rsid w:val="00763C03"/>
    <w:rsid w:val="00766DFE"/>
    <w:rsid w:val="00767B4C"/>
    <w:rsid w:val="00775832"/>
    <w:rsid w:val="00776103"/>
    <w:rsid w:val="00776608"/>
    <w:rsid w:val="007808C5"/>
    <w:rsid w:val="00780F81"/>
    <w:rsid w:val="00781A62"/>
    <w:rsid w:val="0079027B"/>
    <w:rsid w:val="007911B0"/>
    <w:rsid w:val="00792190"/>
    <w:rsid w:val="00793176"/>
    <w:rsid w:val="00794669"/>
    <w:rsid w:val="0079636C"/>
    <w:rsid w:val="007A0B69"/>
    <w:rsid w:val="007A1E65"/>
    <w:rsid w:val="007A4937"/>
    <w:rsid w:val="007A7221"/>
    <w:rsid w:val="007B5056"/>
    <w:rsid w:val="007B5B20"/>
    <w:rsid w:val="007C124D"/>
    <w:rsid w:val="007C489B"/>
    <w:rsid w:val="007D4E84"/>
    <w:rsid w:val="007E3D69"/>
    <w:rsid w:val="007E4F76"/>
    <w:rsid w:val="007F5ED8"/>
    <w:rsid w:val="007F6943"/>
    <w:rsid w:val="0080030C"/>
    <w:rsid w:val="0080055C"/>
    <w:rsid w:val="00801E71"/>
    <w:rsid w:val="00803852"/>
    <w:rsid w:val="00804F83"/>
    <w:rsid w:val="00810CC3"/>
    <w:rsid w:val="00810E2E"/>
    <w:rsid w:val="00814E0F"/>
    <w:rsid w:val="00816B75"/>
    <w:rsid w:val="0082003A"/>
    <w:rsid w:val="008244A9"/>
    <w:rsid w:val="00825322"/>
    <w:rsid w:val="0082687A"/>
    <w:rsid w:val="00830C14"/>
    <w:rsid w:val="008336D6"/>
    <w:rsid w:val="00833EC6"/>
    <w:rsid w:val="0083524E"/>
    <w:rsid w:val="00835703"/>
    <w:rsid w:val="00837F0C"/>
    <w:rsid w:val="00845946"/>
    <w:rsid w:val="008462A8"/>
    <w:rsid w:val="0085309F"/>
    <w:rsid w:val="0085697C"/>
    <w:rsid w:val="00857DD0"/>
    <w:rsid w:val="008602E0"/>
    <w:rsid w:val="00867549"/>
    <w:rsid w:val="00874A2A"/>
    <w:rsid w:val="008751A6"/>
    <w:rsid w:val="00877F02"/>
    <w:rsid w:val="0088688A"/>
    <w:rsid w:val="00892A33"/>
    <w:rsid w:val="00894953"/>
    <w:rsid w:val="008A0C5A"/>
    <w:rsid w:val="008A7344"/>
    <w:rsid w:val="008B39C9"/>
    <w:rsid w:val="008B42C0"/>
    <w:rsid w:val="008B6A7E"/>
    <w:rsid w:val="008C483D"/>
    <w:rsid w:val="008C7469"/>
    <w:rsid w:val="008C76E8"/>
    <w:rsid w:val="008C7FD9"/>
    <w:rsid w:val="008D1903"/>
    <w:rsid w:val="008D5124"/>
    <w:rsid w:val="008E252A"/>
    <w:rsid w:val="008E524A"/>
    <w:rsid w:val="008F1067"/>
    <w:rsid w:val="008F1F45"/>
    <w:rsid w:val="008F263C"/>
    <w:rsid w:val="008F3574"/>
    <w:rsid w:val="008F3E2D"/>
    <w:rsid w:val="008F671C"/>
    <w:rsid w:val="008F6F40"/>
    <w:rsid w:val="00904536"/>
    <w:rsid w:val="0090697E"/>
    <w:rsid w:val="00910149"/>
    <w:rsid w:val="00913E81"/>
    <w:rsid w:val="00914D79"/>
    <w:rsid w:val="0091560B"/>
    <w:rsid w:val="00916BE2"/>
    <w:rsid w:val="00921F0B"/>
    <w:rsid w:val="00930DF2"/>
    <w:rsid w:val="00934330"/>
    <w:rsid w:val="009344CD"/>
    <w:rsid w:val="009345AF"/>
    <w:rsid w:val="0093548A"/>
    <w:rsid w:val="009421AC"/>
    <w:rsid w:val="00945BF1"/>
    <w:rsid w:val="00946C93"/>
    <w:rsid w:val="00950BB4"/>
    <w:rsid w:val="00952E9B"/>
    <w:rsid w:val="00953A49"/>
    <w:rsid w:val="00955BA5"/>
    <w:rsid w:val="00956958"/>
    <w:rsid w:val="009607F7"/>
    <w:rsid w:val="00966D07"/>
    <w:rsid w:val="00967E0A"/>
    <w:rsid w:val="00974348"/>
    <w:rsid w:val="00975519"/>
    <w:rsid w:val="0098580C"/>
    <w:rsid w:val="00991F8F"/>
    <w:rsid w:val="00992965"/>
    <w:rsid w:val="009A68C2"/>
    <w:rsid w:val="009B04DB"/>
    <w:rsid w:val="009B0D32"/>
    <w:rsid w:val="009B21AA"/>
    <w:rsid w:val="009B3FD9"/>
    <w:rsid w:val="009B5DAB"/>
    <w:rsid w:val="009B5FEE"/>
    <w:rsid w:val="009C02F4"/>
    <w:rsid w:val="009C288B"/>
    <w:rsid w:val="009D055D"/>
    <w:rsid w:val="009D4E08"/>
    <w:rsid w:val="009D56DB"/>
    <w:rsid w:val="009D6EA6"/>
    <w:rsid w:val="009E04F2"/>
    <w:rsid w:val="009E30BC"/>
    <w:rsid w:val="009E3C79"/>
    <w:rsid w:val="009E4AE2"/>
    <w:rsid w:val="009F0185"/>
    <w:rsid w:val="009F2D79"/>
    <w:rsid w:val="00A038CD"/>
    <w:rsid w:val="00A04AD7"/>
    <w:rsid w:val="00A056C1"/>
    <w:rsid w:val="00A10413"/>
    <w:rsid w:val="00A13489"/>
    <w:rsid w:val="00A16BA2"/>
    <w:rsid w:val="00A23BA1"/>
    <w:rsid w:val="00A343C5"/>
    <w:rsid w:val="00A3723B"/>
    <w:rsid w:val="00A44D85"/>
    <w:rsid w:val="00A545AE"/>
    <w:rsid w:val="00A551EC"/>
    <w:rsid w:val="00A564E8"/>
    <w:rsid w:val="00A61083"/>
    <w:rsid w:val="00A611E9"/>
    <w:rsid w:val="00A6186D"/>
    <w:rsid w:val="00A6573A"/>
    <w:rsid w:val="00A66D31"/>
    <w:rsid w:val="00A67508"/>
    <w:rsid w:val="00A75C9A"/>
    <w:rsid w:val="00A82B85"/>
    <w:rsid w:val="00A84F21"/>
    <w:rsid w:val="00A91FAB"/>
    <w:rsid w:val="00A96E59"/>
    <w:rsid w:val="00A976E2"/>
    <w:rsid w:val="00AA2A89"/>
    <w:rsid w:val="00AA2DAF"/>
    <w:rsid w:val="00AA6ED7"/>
    <w:rsid w:val="00AA73A9"/>
    <w:rsid w:val="00AB15FD"/>
    <w:rsid w:val="00AB3748"/>
    <w:rsid w:val="00AB5AEC"/>
    <w:rsid w:val="00AC0386"/>
    <w:rsid w:val="00AC549F"/>
    <w:rsid w:val="00AD0BCA"/>
    <w:rsid w:val="00AD4A9C"/>
    <w:rsid w:val="00AD6C38"/>
    <w:rsid w:val="00AE152A"/>
    <w:rsid w:val="00AE49AC"/>
    <w:rsid w:val="00AF2DE2"/>
    <w:rsid w:val="00AF3112"/>
    <w:rsid w:val="00AF7C90"/>
    <w:rsid w:val="00AF7E24"/>
    <w:rsid w:val="00B0086B"/>
    <w:rsid w:val="00B0155B"/>
    <w:rsid w:val="00B0365A"/>
    <w:rsid w:val="00B069A2"/>
    <w:rsid w:val="00B069C7"/>
    <w:rsid w:val="00B112C6"/>
    <w:rsid w:val="00B14CD5"/>
    <w:rsid w:val="00B16FE9"/>
    <w:rsid w:val="00B1798B"/>
    <w:rsid w:val="00B20E13"/>
    <w:rsid w:val="00B22635"/>
    <w:rsid w:val="00B25569"/>
    <w:rsid w:val="00B26237"/>
    <w:rsid w:val="00B304CF"/>
    <w:rsid w:val="00B31140"/>
    <w:rsid w:val="00B31A81"/>
    <w:rsid w:val="00B332E9"/>
    <w:rsid w:val="00B355BC"/>
    <w:rsid w:val="00B4051A"/>
    <w:rsid w:val="00B42405"/>
    <w:rsid w:val="00B455A1"/>
    <w:rsid w:val="00B459D6"/>
    <w:rsid w:val="00B46045"/>
    <w:rsid w:val="00B46E65"/>
    <w:rsid w:val="00B46F9C"/>
    <w:rsid w:val="00B47586"/>
    <w:rsid w:val="00B63B64"/>
    <w:rsid w:val="00B64B21"/>
    <w:rsid w:val="00B65F55"/>
    <w:rsid w:val="00B67414"/>
    <w:rsid w:val="00B77F2F"/>
    <w:rsid w:val="00B81B47"/>
    <w:rsid w:val="00B81D64"/>
    <w:rsid w:val="00B82CB2"/>
    <w:rsid w:val="00B847B9"/>
    <w:rsid w:val="00B95732"/>
    <w:rsid w:val="00B977AD"/>
    <w:rsid w:val="00BA08FE"/>
    <w:rsid w:val="00BA34A2"/>
    <w:rsid w:val="00BB014A"/>
    <w:rsid w:val="00BB087C"/>
    <w:rsid w:val="00BB20F4"/>
    <w:rsid w:val="00BB3333"/>
    <w:rsid w:val="00BB49CF"/>
    <w:rsid w:val="00BB4AB6"/>
    <w:rsid w:val="00BB6B92"/>
    <w:rsid w:val="00BB6D40"/>
    <w:rsid w:val="00BC04F9"/>
    <w:rsid w:val="00BC4710"/>
    <w:rsid w:val="00BD18E9"/>
    <w:rsid w:val="00BD46F6"/>
    <w:rsid w:val="00BD67FF"/>
    <w:rsid w:val="00BD7652"/>
    <w:rsid w:val="00BE058B"/>
    <w:rsid w:val="00BF14CD"/>
    <w:rsid w:val="00BF275C"/>
    <w:rsid w:val="00BF4099"/>
    <w:rsid w:val="00BF4C76"/>
    <w:rsid w:val="00BF5B8E"/>
    <w:rsid w:val="00BF7D32"/>
    <w:rsid w:val="00C00BBA"/>
    <w:rsid w:val="00C011BA"/>
    <w:rsid w:val="00C043F5"/>
    <w:rsid w:val="00C051F5"/>
    <w:rsid w:val="00C0730B"/>
    <w:rsid w:val="00C0739A"/>
    <w:rsid w:val="00C11E53"/>
    <w:rsid w:val="00C2281E"/>
    <w:rsid w:val="00C35A11"/>
    <w:rsid w:val="00C366BD"/>
    <w:rsid w:val="00C43DBF"/>
    <w:rsid w:val="00C44E51"/>
    <w:rsid w:val="00C514E3"/>
    <w:rsid w:val="00C51B4D"/>
    <w:rsid w:val="00C52B74"/>
    <w:rsid w:val="00C535A2"/>
    <w:rsid w:val="00C61507"/>
    <w:rsid w:val="00C62662"/>
    <w:rsid w:val="00C63171"/>
    <w:rsid w:val="00C66C36"/>
    <w:rsid w:val="00C70478"/>
    <w:rsid w:val="00C76569"/>
    <w:rsid w:val="00C80135"/>
    <w:rsid w:val="00C86ED5"/>
    <w:rsid w:val="00C87816"/>
    <w:rsid w:val="00C9049D"/>
    <w:rsid w:val="00C957C1"/>
    <w:rsid w:val="00CA3EC3"/>
    <w:rsid w:val="00CA6396"/>
    <w:rsid w:val="00CA6CCC"/>
    <w:rsid w:val="00CA7621"/>
    <w:rsid w:val="00CB2A0B"/>
    <w:rsid w:val="00CB395B"/>
    <w:rsid w:val="00CB431F"/>
    <w:rsid w:val="00CC0A07"/>
    <w:rsid w:val="00CC10AF"/>
    <w:rsid w:val="00CC76A5"/>
    <w:rsid w:val="00CD455A"/>
    <w:rsid w:val="00CE3355"/>
    <w:rsid w:val="00CE53FC"/>
    <w:rsid w:val="00CE5F39"/>
    <w:rsid w:val="00CE5F7D"/>
    <w:rsid w:val="00CF1C27"/>
    <w:rsid w:val="00CF69CB"/>
    <w:rsid w:val="00CF715A"/>
    <w:rsid w:val="00CF7F2F"/>
    <w:rsid w:val="00D03081"/>
    <w:rsid w:val="00D03CD7"/>
    <w:rsid w:val="00D04F69"/>
    <w:rsid w:val="00D06F6F"/>
    <w:rsid w:val="00D105CD"/>
    <w:rsid w:val="00D11B13"/>
    <w:rsid w:val="00D162C3"/>
    <w:rsid w:val="00D1679D"/>
    <w:rsid w:val="00D228E7"/>
    <w:rsid w:val="00D35460"/>
    <w:rsid w:val="00D44DE4"/>
    <w:rsid w:val="00D463D5"/>
    <w:rsid w:val="00D46815"/>
    <w:rsid w:val="00D5084D"/>
    <w:rsid w:val="00D5644A"/>
    <w:rsid w:val="00D5681D"/>
    <w:rsid w:val="00D57439"/>
    <w:rsid w:val="00D64F43"/>
    <w:rsid w:val="00D659BE"/>
    <w:rsid w:val="00D6671C"/>
    <w:rsid w:val="00D70B31"/>
    <w:rsid w:val="00D758D1"/>
    <w:rsid w:val="00D76807"/>
    <w:rsid w:val="00D85F1A"/>
    <w:rsid w:val="00D861F5"/>
    <w:rsid w:val="00D95573"/>
    <w:rsid w:val="00DA17C1"/>
    <w:rsid w:val="00DA3689"/>
    <w:rsid w:val="00DB4634"/>
    <w:rsid w:val="00DB5533"/>
    <w:rsid w:val="00DC0327"/>
    <w:rsid w:val="00DC17DD"/>
    <w:rsid w:val="00DC20E8"/>
    <w:rsid w:val="00DC215C"/>
    <w:rsid w:val="00DC3D89"/>
    <w:rsid w:val="00DC68CB"/>
    <w:rsid w:val="00DC6970"/>
    <w:rsid w:val="00DD2FCC"/>
    <w:rsid w:val="00DD4FC1"/>
    <w:rsid w:val="00DD5D38"/>
    <w:rsid w:val="00DD775D"/>
    <w:rsid w:val="00DE0A00"/>
    <w:rsid w:val="00DE0D86"/>
    <w:rsid w:val="00DE1293"/>
    <w:rsid w:val="00DE15FA"/>
    <w:rsid w:val="00DE5D9F"/>
    <w:rsid w:val="00DF4B36"/>
    <w:rsid w:val="00DF67CE"/>
    <w:rsid w:val="00DF6B01"/>
    <w:rsid w:val="00DF78DA"/>
    <w:rsid w:val="00DF7A09"/>
    <w:rsid w:val="00E05DBB"/>
    <w:rsid w:val="00E07EB7"/>
    <w:rsid w:val="00E12063"/>
    <w:rsid w:val="00E14DB4"/>
    <w:rsid w:val="00E1684C"/>
    <w:rsid w:val="00E228B1"/>
    <w:rsid w:val="00E235A7"/>
    <w:rsid w:val="00E242EC"/>
    <w:rsid w:val="00E260F3"/>
    <w:rsid w:val="00E263B6"/>
    <w:rsid w:val="00E2681D"/>
    <w:rsid w:val="00E31774"/>
    <w:rsid w:val="00E36755"/>
    <w:rsid w:val="00E469B7"/>
    <w:rsid w:val="00E52251"/>
    <w:rsid w:val="00E62B57"/>
    <w:rsid w:val="00E65E52"/>
    <w:rsid w:val="00E66529"/>
    <w:rsid w:val="00E675AB"/>
    <w:rsid w:val="00E70B2F"/>
    <w:rsid w:val="00E70F98"/>
    <w:rsid w:val="00E719AC"/>
    <w:rsid w:val="00E7208A"/>
    <w:rsid w:val="00E83471"/>
    <w:rsid w:val="00E87930"/>
    <w:rsid w:val="00E9027E"/>
    <w:rsid w:val="00E9100C"/>
    <w:rsid w:val="00E92E7C"/>
    <w:rsid w:val="00E9355A"/>
    <w:rsid w:val="00E94EA6"/>
    <w:rsid w:val="00EA60E6"/>
    <w:rsid w:val="00EB051E"/>
    <w:rsid w:val="00EB0D0E"/>
    <w:rsid w:val="00EB111F"/>
    <w:rsid w:val="00EB1DC9"/>
    <w:rsid w:val="00EB2712"/>
    <w:rsid w:val="00EB2A80"/>
    <w:rsid w:val="00EC1BC2"/>
    <w:rsid w:val="00EC4327"/>
    <w:rsid w:val="00EC4817"/>
    <w:rsid w:val="00EC5ED1"/>
    <w:rsid w:val="00EC7D01"/>
    <w:rsid w:val="00EC7D5C"/>
    <w:rsid w:val="00ED29A5"/>
    <w:rsid w:val="00ED50BE"/>
    <w:rsid w:val="00EE3137"/>
    <w:rsid w:val="00EE331C"/>
    <w:rsid w:val="00EF2624"/>
    <w:rsid w:val="00EF3339"/>
    <w:rsid w:val="00EF4950"/>
    <w:rsid w:val="00EF5348"/>
    <w:rsid w:val="00EF657F"/>
    <w:rsid w:val="00F049C9"/>
    <w:rsid w:val="00F07AFD"/>
    <w:rsid w:val="00F10EB9"/>
    <w:rsid w:val="00F11457"/>
    <w:rsid w:val="00F12F8F"/>
    <w:rsid w:val="00F13B8B"/>
    <w:rsid w:val="00F228D9"/>
    <w:rsid w:val="00F24CF0"/>
    <w:rsid w:val="00F272C9"/>
    <w:rsid w:val="00F33D7F"/>
    <w:rsid w:val="00F34D62"/>
    <w:rsid w:val="00F40799"/>
    <w:rsid w:val="00F40E06"/>
    <w:rsid w:val="00F41DB3"/>
    <w:rsid w:val="00F4467A"/>
    <w:rsid w:val="00F4515A"/>
    <w:rsid w:val="00F50FE5"/>
    <w:rsid w:val="00F54166"/>
    <w:rsid w:val="00F54416"/>
    <w:rsid w:val="00F62C9E"/>
    <w:rsid w:val="00F62DE7"/>
    <w:rsid w:val="00F668CD"/>
    <w:rsid w:val="00F707E4"/>
    <w:rsid w:val="00F76C91"/>
    <w:rsid w:val="00F771EE"/>
    <w:rsid w:val="00F77967"/>
    <w:rsid w:val="00F77CDE"/>
    <w:rsid w:val="00F84F51"/>
    <w:rsid w:val="00F91787"/>
    <w:rsid w:val="00F92322"/>
    <w:rsid w:val="00F97665"/>
    <w:rsid w:val="00FA0900"/>
    <w:rsid w:val="00FA3681"/>
    <w:rsid w:val="00FA7FE1"/>
    <w:rsid w:val="00FB2F95"/>
    <w:rsid w:val="00FC1233"/>
    <w:rsid w:val="00FC188A"/>
    <w:rsid w:val="00FC29CA"/>
    <w:rsid w:val="00FC75AD"/>
    <w:rsid w:val="00FC7A4E"/>
    <w:rsid w:val="00FD04B7"/>
    <w:rsid w:val="00FD5BF3"/>
    <w:rsid w:val="00FE0262"/>
    <w:rsid w:val="00FE061A"/>
    <w:rsid w:val="00FE18AC"/>
    <w:rsid w:val="00FE1FFE"/>
    <w:rsid w:val="00FE2529"/>
    <w:rsid w:val="00FE6528"/>
    <w:rsid w:val="00FE699E"/>
    <w:rsid w:val="00FF06DC"/>
    <w:rsid w:val="560479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0" w:unhideWhenUsed="0"/>
    <w:lsdException w:name="header" w:semiHidden="0" w:unhideWhenUsed="0"/>
    <w:lsdException w:name="footer" w:semiHidden="0" w:unhideWhenUsed="0"/>
    <w:lsdException w:name="caption" w:qFormat="1"/>
    <w:lsdException w:name="page number" w:semiHidden="0" w:unhideWhenUsed="0"/>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semiHidden="0" w:unhideWhenUsed="0"/>
    <w:lsdException w:name="Hyperlink"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48A"/>
    <w:pPr>
      <w:widowControl w:val="0"/>
      <w:autoSpaceDE w:val="0"/>
      <w:autoSpaceDN w:val="0"/>
      <w:snapToGrid w:val="0"/>
      <w:spacing w:line="590" w:lineRule="atLeast"/>
      <w:ind w:firstLine="624"/>
      <w:jc w:val="both"/>
    </w:pPr>
    <w:rPr>
      <w:rFonts w:eastAsia="方正仿宋_GBK"/>
      <w:snapToGrid w:val="0"/>
      <w:sz w:val="32"/>
    </w:rPr>
  </w:style>
  <w:style w:type="paragraph" w:styleId="1">
    <w:name w:val="heading 1"/>
    <w:basedOn w:val="a"/>
    <w:next w:val="a"/>
    <w:qFormat/>
    <w:rsid w:val="0093548A"/>
    <w:pPr>
      <w:keepNext/>
      <w:keepLines/>
      <w:spacing w:before="340" w:after="330" w:line="578" w:lineRule="atLeast"/>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93548A"/>
  </w:style>
  <w:style w:type="character" w:styleId="a4">
    <w:name w:val="Hyperlink"/>
    <w:rsid w:val="0093548A"/>
    <w:rPr>
      <w:color w:val="0000FF"/>
      <w:u w:val="single"/>
    </w:rPr>
  </w:style>
  <w:style w:type="character" w:customStyle="1" w:styleId="Char">
    <w:name w:val="日期 Char"/>
    <w:link w:val="a5"/>
    <w:rsid w:val="0093548A"/>
    <w:rPr>
      <w:rFonts w:eastAsia="方正仿宋_GBK"/>
      <w:snapToGrid w:val="0"/>
      <w:sz w:val="32"/>
    </w:rPr>
  </w:style>
  <w:style w:type="character" w:customStyle="1" w:styleId="Char0">
    <w:name w:val="批注框文本 Char"/>
    <w:link w:val="a6"/>
    <w:rsid w:val="0093548A"/>
    <w:rPr>
      <w:rFonts w:eastAsia="方正仿宋_GBK"/>
      <w:snapToGrid w:val="0"/>
      <w:sz w:val="18"/>
      <w:szCs w:val="18"/>
    </w:rPr>
  </w:style>
  <w:style w:type="paragraph" w:styleId="a7">
    <w:name w:val="Normal Indent"/>
    <w:basedOn w:val="a"/>
    <w:next w:val="a"/>
    <w:rsid w:val="0093548A"/>
    <w:pPr>
      <w:adjustRightInd w:val="0"/>
      <w:snapToGrid/>
      <w:ind w:firstLine="0"/>
      <w:jc w:val="left"/>
    </w:pPr>
    <w:rPr>
      <w:spacing w:val="-25"/>
    </w:rPr>
  </w:style>
  <w:style w:type="paragraph" w:customStyle="1" w:styleId="a8">
    <w:name w:val="抄送栏"/>
    <w:basedOn w:val="a"/>
    <w:rsid w:val="0093548A"/>
    <w:pPr>
      <w:adjustRightInd w:val="0"/>
      <w:snapToGrid/>
      <w:spacing w:line="454" w:lineRule="atLeast"/>
      <w:ind w:left="1310" w:right="357" w:hanging="953"/>
    </w:pPr>
  </w:style>
  <w:style w:type="paragraph" w:styleId="a5">
    <w:name w:val="Date"/>
    <w:basedOn w:val="a"/>
    <w:next w:val="a"/>
    <w:link w:val="Char"/>
    <w:rsid w:val="0093548A"/>
    <w:pPr>
      <w:ind w:leftChars="2500" w:left="100"/>
    </w:pPr>
  </w:style>
  <w:style w:type="paragraph" w:styleId="a9">
    <w:name w:val="footer"/>
    <w:basedOn w:val="a"/>
    <w:rsid w:val="0093548A"/>
    <w:pPr>
      <w:tabs>
        <w:tab w:val="center" w:pos="4153"/>
        <w:tab w:val="right" w:pos="8306"/>
      </w:tabs>
      <w:spacing w:line="400" w:lineRule="atLeast"/>
      <w:ind w:firstLine="0"/>
      <w:jc w:val="center"/>
    </w:pPr>
    <w:rPr>
      <w:sz w:val="28"/>
    </w:rPr>
  </w:style>
  <w:style w:type="paragraph" w:styleId="aa">
    <w:name w:val="header"/>
    <w:basedOn w:val="a"/>
    <w:rsid w:val="0093548A"/>
    <w:pPr>
      <w:pBdr>
        <w:bottom w:val="single" w:sz="6" w:space="1" w:color="auto"/>
      </w:pBdr>
      <w:tabs>
        <w:tab w:val="center" w:pos="4153"/>
        <w:tab w:val="right" w:pos="8306"/>
      </w:tabs>
      <w:spacing w:line="240" w:lineRule="atLeast"/>
      <w:jc w:val="center"/>
    </w:pPr>
    <w:rPr>
      <w:sz w:val="18"/>
    </w:rPr>
  </w:style>
  <w:style w:type="paragraph" w:styleId="a6">
    <w:name w:val="Balloon Text"/>
    <w:basedOn w:val="a"/>
    <w:link w:val="Char0"/>
    <w:rsid w:val="0093548A"/>
    <w:pPr>
      <w:spacing w:line="240" w:lineRule="auto"/>
    </w:pPr>
    <w:rPr>
      <w:sz w:val="18"/>
      <w:szCs w:val="18"/>
    </w:rPr>
  </w:style>
  <w:style w:type="paragraph" w:customStyle="1" w:styleId="10">
    <w:name w:val="标题1"/>
    <w:basedOn w:val="a"/>
    <w:next w:val="a"/>
    <w:rsid w:val="0093548A"/>
    <w:pPr>
      <w:tabs>
        <w:tab w:val="left" w:pos="9193"/>
        <w:tab w:val="left" w:pos="9827"/>
      </w:tabs>
      <w:spacing w:line="700" w:lineRule="atLeast"/>
      <w:ind w:firstLine="0"/>
      <w:jc w:val="center"/>
    </w:pPr>
    <w:rPr>
      <w:rFonts w:eastAsia="方正小标宋_GBK"/>
      <w:sz w:val="44"/>
    </w:rPr>
  </w:style>
  <w:style w:type="paragraph" w:customStyle="1" w:styleId="ab">
    <w:name w:val="红线"/>
    <w:basedOn w:val="1"/>
    <w:qFormat/>
    <w:rsid w:val="0093548A"/>
    <w:pPr>
      <w:keepNext w:val="0"/>
      <w:keepLines w:val="0"/>
      <w:adjustRightInd w:val="0"/>
      <w:snapToGrid/>
      <w:spacing w:before="0" w:after="851" w:line="227" w:lineRule="atLeast"/>
      <w:ind w:right="-142" w:firstLine="0"/>
      <w:jc w:val="center"/>
      <w:outlineLvl w:val="9"/>
    </w:pPr>
    <w:rPr>
      <w:rFonts w:ascii="宋体" w:eastAsia="宋体"/>
      <w:kern w:val="0"/>
      <w:sz w:val="10"/>
    </w:rPr>
  </w:style>
  <w:style w:type="paragraph" w:customStyle="1" w:styleId="2">
    <w:name w:val="标题2"/>
    <w:basedOn w:val="a"/>
    <w:next w:val="a"/>
    <w:rsid w:val="0093548A"/>
    <w:pPr>
      <w:ind w:firstLine="0"/>
      <w:jc w:val="center"/>
    </w:pPr>
    <w:rPr>
      <w:rFonts w:eastAsia="方正楷体_GBK"/>
    </w:rPr>
  </w:style>
  <w:style w:type="paragraph" w:customStyle="1" w:styleId="3">
    <w:name w:val="标题3"/>
    <w:basedOn w:val="a"/>
    <w:next w:val="a"/>
    <w:rsid w:val="0093548A"/>
    <w:rPr>
      <w:rFonts w:eastAsia="方正黑体_GBK"/>
    </w:rPr>
  </w:style>
  <w:style w:type="paragraph" w:customStyle="1" w:styleId="ac">
    <w:name w:val="密级"/>
    <w:basedOn w:val="a"/>
    <w:rsid w:val="0093548A"/>
    <w:pPr>
      <w:adjustRightInd w:val="0"/>
      <w:spacing w:line="440" w:lineRule="atLeast"/>
      <w:ind w:firstLine="0"/>
      <w:jc w:val="right"/>
    </w:pPr>
    <w:rPr>
      <w:rFonts w:ascii="黑体" w:eastAsia="黑体"/>
      <w:sz w:val="30"/>
    </w:rPr>
  </w:style>
  <w:style w:type="paragraph" w:customStyle="1" w:styleId="ad">
    <w:name w:val="印数"/>
    <w:basedOn w:val="ae"/>
    <w:rsid w:val="0093548A"/>
    <w:pPr>
      <w:spacing w:line="400" w:lineRule="atLeast"/>
      <w:jc w:val="right"/>
    </w:pPr>
  </w:style>
  <w:style w:type="paragraph" w:customStyle="1" w:styleId="af">
    <w:name w:val="主题词"/>
    <w:basedOn w:val="a"/>
    <w:rsid w:val="0093548A"/>
    <w:pPr>
      <w:adjustRightInd w:val="0"/>
      <w:snapToGrid/>
      <w:spacing w:line="240" w:lineRule="atLeast"/>
      <w:ind w:firstLine="0"/>
      <w:jc w:val="left"/>
    </w:pPr>
    <w:rPr>
      <w:rFonts w:ascii="宋体" w:eastAsia="宋体"/>
      <w:b/>
    </w:rPr>
  </w:style>
  <w:style w:type="paragraph" w:customStyle="1" w:styleId="af0">
    <w:name w:val="线型"/>
    <w:basedOn w:val="a8"/>
    <w:rsid w:val="0093548A"/>
    <w:pPr>
      <w:spacing w:line="240" w:lineRule="auto"/>
      <w:ind w:left="0" w:firstLine="0"/>
      <w:jc w:val="center"/>
    </w:pPr>
    <w:rPr>
      <w:sz w:val="21"/>
    </w:rPr>
  </w:style>
  <w:style w:type="paragraph" w:customStyle="1" w:styleId="af1">
    <w:name w:val="文头"/>
    <w:basedOn w:val="a"/>
    <w:rsid w:val="0093548A"/>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e">
    <w:name w:val="印发栏"/>
    <w:basedOn w:val="a7"/>
    <w:rsid w:val="0093548A"/>
    <w:pPr>
      <w:tabs>
        <w:tab w:val="right" w:pos="8465"/>
      </w:tabs>
      <w:spacing w:line="454" w:lineRule="atLeast"/>
      <w:ind w:left="357" w:right="357"/>
    </w:pPr>
    <w:rPr>
      <w:spacing w:val="0"/>
    </w:rPr>
  </w:style>
  <w:style w:type="paragraph" w:customStyle="1" w:styleId="11">
    <w:name w:val="修订1"/>
    <w:uiPriority w:val="99"/>
    <w:semiHidden/>
    <w:rsid w:val="0093548A"/>
    <w:rPr>
      <w:rFonts w:eastAsia="方正仿宋_GBK"/>
      <w:snapToGrid w:val="0"/>
      <w:sz w:val="32"/>
    </w:rPr>
  </w:style>
  <w:style w:type="paragraph" w:customStyle="1" w:styleId="af2">
    <w:name w:val="附件栏"/>
    <w:basedOn w:val="a"/>
    <w:rsid w:val="0093548A"/>
  </w:style>
  <w:style w:type="paragraph" w:customStyle="1" w:styleId="12">
    <w:name w:val="列出段落1"/>
    <w:basedOn w:val="a"/>
    <w:uiPriority w:val="34"/>
    <w:qFormat/>
    <w:rsid w:val="0093548A"/>
    <w:pPr>
      <w:ind w:firstLineChars="200" w:firstLine="420"/>
    </w:pPr>
  </w:style>
  <w:style w:type="paragraph" w:customStyle="1" w:styleId="af3">
    <w:name w:val="紧急程度"/>
    <w:basedOn w:val="ac"/>
    <w:rsid w:val="0093548A"/>
    <w:pPr>
      <w:wordWrap w:val="0"/>
      <w:overflowPunct w:val="0"/>
    </w:pPr>
    <w:rPr>
      <w:sz w:val="32"/>
    </w:rPr>
  </w:style>
  <w:style w:type="paragraph" w:customStyle="1" w:styleId="13">
    <w:name w:val="样式1"/>
    <w:basedOn w:val="a"/>
    <w:rsid w:val="0093548A"/>
  </w:style>
  <w:style w:type="paragraph" w:customStyle="1" w:styleId="Style19">
    <w:name w:val="_Style 19"/>
    <w:basedOn w:val="a"/>
    <w:rsid w:val="0093548A"/>
    <w:pPr>
      <w:widowControl/>
      <w:autoSpaceDE/>
      <w:autoSpaceDN/>
      <w:snapToGrid/>
      <w:spacing w:after="160" w:line="240" w:lineRule="exact"/>
      <w:ind w:firstLine="0"/>
      <w:jc w:val="left"/>
    </w:pPr>
    <w:rPr>
      <w:rFonts w:ascii="Arial" w:eastAsia="Times New Roman" w:hAnsi="Arial" w:cs="Verdana"/>
      <w:b/>
      <w:snapToGrid/>
      <w:sz w:val="24"/>
      <w:szCs w:val="24"/>
      <w:lang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65288;20150101&#21046;&#65289;&#30465;&#31185;&#25216;&#21381;&#25991;&#20214;&#27169;&#26495;2015&#29256;&#65288;&#26032;&#29256;&#65289;\3&#30465;&#31185;&#25216;&#21381;&#19979;&#34892;&#25991;&#27169;&#26495;2015&#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3省科技厅下行文模板2015版.dot</Template>
  <TotalTime>18</TotalTime>
  <Pages>1</Pages>
  <Words>114</Words>
  <Characters>650</Characters>
  <Application>Microsoft Office Word</Application>
  <DocSecurity>0</DocSecurity>
  <Lines>5</Lines>
  <Paragraphs>1</Paragraphs>
  <ScaleCrop>false</ScaleCrop>
  <Company>Hewlett-Packard Company</Company>
  <LinksUpToDate>false</LinksUpToDate>
  <CharactersWithSpaces>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苏科办通知</dc:title>
  <dc:creator>熊素兰</dc:creator>
  <cp:lastModifiedBy>chenghuang</cp:lastModifiedBy>
  <cp:revision>7</cp:revision>
  <cp:lastPrinted>2020-05-18T02:04:00Z</cp:lastPrinted>
  <dcterms:created xsi:type="dcterms:W3CDTF">2020-05-18T01:51:00Z</dcterms:created>
  <dcterms:modified xsi:type="dcterms:W3CDTF">2020-05-18T02:12:00Z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